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D3" w:rsidRPr="00C60125" w:rsidRDefault="001D65D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1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B732C5" w:rsidRDefault="001D65D3" w:rsidP="00F434D4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1D65D3" w:rsidRPr="00B732C5" w:rsidRDefault="001D65D3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гражданина(ки)_____________________</w:t>
      </w: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1D65D3" w:rsidRPr="00B732C5" w:rsidRDefault="001D65D3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проживающего(ей) по адресу: ___________</w:t>
      </w: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1D65D3" w:rsidRPr="00B732C5" w:rsidRDefault="001D65D3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1D65D3" w:rsidRPr="00B732C5" w:rsidRDefault="001D65D3" w:rsidP="00BF44FB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номер телефона _______________________</w:t>
      </w:r>
    </w:p>
    <w:p w:rsidR="001D65D3" w:rsidRPr="00B732C5" w:rsidRDefault="001D65D3" w:rsidP="00BF44FB">
      <w:pPr>
        <w:ind w:left="5387"/>
        <w:jc w:val="right"/>
        <w:rPr>
          <w:sz w:val="24"/>
          <w:szCs w:val="24"/>
        </w:rPr>
      </w:pPr>
    </w:p>
    <w:p w:rsidR="001D65D3" w:rsidRPr="00B732C5" w:rsidRDefault="001D65D3" w:rsidP="00BF44FB">
      <w:pPr>
        <w:pStyle w:val="Heading1"/>
        <w:rPr>
          <w:b w:val="0"/>
          <w:sz w:val="24"/>
          <w:szCs w:val="24"/>
        </w:rPr>
      </w:pPr>
    </w:p>
    <w:p w:rsidR="001D65D3" w:rsidRPr="00B732C5" w:rsidRDefault="001D65D3" w:rsidP="00BF44FB">
      <w:pPr>
        <w:pStyle w:val="Heading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1D65D3" w:rsidRPr="00B732C5" w:rsidRDefault="001D65D3" w:rsidP="00BF44FB">
      <w:pPr>
        <w:jc w:val="center"/>
        <w:rPr>
          <w:sz w:val="24"/>
          <w:szCs w:val="24"/>
        </w:rPr>
      </w:pP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мне, ________________________________________________________________,                                                                  </w:t>
      </w:r>
    </w:p>
    <w:p w:rsidR="001D65D3" w:rsidRPr="00B732C5" w:rsidRDefault="001D65D3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паспорт: серия _________ № __________, выданный ____________________________________,</w:t>
      </w:r>
    </w:p>
    <w:p w:rsidR="001D65D3" w:rsidRPr="00B732C5" w:rsidRDefault="001D65D3" w:rsidP="00BF44FB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(кем, когда выдан)</w:t>
      </w: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социальную выплату в 20 __ году на__________________________________________________ </w:t>
      </w:r>
    </w:p>
    <w:p w:rsidR="001D65D3" w:rsidRPr="00B732C5" w:rsidRDefault="001D65D3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1D65D3" w:rsidRPr="00B732C5" w:rsidRDefault="001D65D3" w:rsidP="00BF44FB">
      <w:pPr>
        <w:rPr>
          <w:sz w:val="24"/>
          <w:szCs w:val="24"/>
        </w:rPr>
      </w:pP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___________________________  ___________________ ___________</w:t>
      </w:r>
    </w:p>
    <w:p w:rsidR="001D65D3" w:rsidRPr="00B732C5" w:rsidRDefault="001D65D3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заявителя)                              (подпись)                                     (дата)</w:t>
      </w:r>
    </w:p>
    <w:p w:rsidR="001D65D3" w:rsidRPr="00B732C5" w:rsidRDefault="001D65D3" w:rsidP="00BF44FB">
      <w:pPr>
        <w:rPr>
          <w:sz w:val="24"/>
          <w:szCs w:val="24"/>
        </w:rPr>
      </w:pP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1D65D3" w:rsidRPr="00B732C5" w:rsidRDefault="001D65D3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1D65D3" w:rsidRPr="00B732C5" w:rsidRDefault="001D65D3" w:rsidP="00BF44FB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1D65D3" w:rsidRPr="00B732C5" w:rsidRDefault="001D65D3" w:rsidP="00BF44FB">
      <w:pPr>
        <w:jc w:val="both"/>
        <w:rPr>
          <w:sz w:val="24"/>
          <w:szCs w:val="24"/>
        </w:rPr>
      </w:pPr>
    </w:p>
    <w:p w:rsidR="001D65D3" w:rsidRPr="00B732C5" w:rsidRDefault="001D65D3" w:rsidP="00BF44FB">
      <w:pPr>
        <w:jc w:val="both"/>
        <w:rPr>
          <w:sz w:val="24"/>
          <w:szCs w:val="24"/>
        </w:rPr>
      </w:pPr>
    </w:p>
    <w:p w:rsidR="001D65D3" w:rsidRPr="00B732C5" w:rsidRDefault="001D65D3" w:rsidP="00BF44FB">
      <w:pPr>
        <w:jc w:val="both"/>
        <w:rPr>
          <w:sz w:val="24"/>
          <w:szCs w:val="24"/>
        </w:rPr>
      </w:pPr>
    </w:p>
    <w:p w:rsidR="001D65D3" w:rsidRPr="0082659A" w:rsidRDefault="001D65D3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7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8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82659A" w:rsidRDefault="001D65D3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9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0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1D65D3" w:rsidRPr="007D4B6A" w:rsidRDefault="001D65D3" w:rsidP="00E545A8">
      <w:pPr>
        <w:pStyle w:val="ConsPlusNonformat"/>
        <w:rPr>
          <w:rFonts w:ascii="Times New Roman" w:hAnsi="Times New Roman"/>
          <w:sz w:val="24"/>
          <w:szCs w:val="24"/>
        </w:rPr>
      </w:pPr>
    </w:p>
    <w:p w:rsidR="001D65D3" w:rsidRPr="00B732C5" w:rsidRDefault="001D65D3" w:rsidP="00BF44FB">
      <w:pPr>
        <w:jc w:val="both"/>
        <w:rPr>
          <w:sz w:val="24"/>
          <w:szCs w:val="24"/>
        </w:rPr>
      </w:pPr>
    </w:p>
    <w:p w:rsidR="001D65D3" w:rsidRDefault="001D65D3" w:rsidP="006555AF">
      <w:pPr>
        <w:widowControl w:val="0"/>
        <w:autoSpaceDE w:val="0"/>
        <w:autoSpaceDN w:val="0"/>
        <w:adjustRightInd w:val="0"/>
        <w:ind w:left="5387"/>
      </w:pPr>
      <w:r w:rsidRPr="00B732C5">
        <w:br w:type="page"/>
      </w:r>
      <w:bookmarkStart w:id="0" w:name="Par481"/>
      <w:bookmarkEnd w:id="0"/>
    </w:p>
    <w:p w:rsidR="001D65D3" w:rsidRPr="00C60125" w:rsidRDefault="001D65D3" w:rsidP="00A04ABD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860910" w:rsidRDefault="001D65D3" w:rsidP="00A04ABD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_____________________________________</w:t>
      </w:r>
    </w:p>
    <w:p w:rsidR="001D65D3" w:rsidRPr="00860910" w:rsidRDefault="001D65D3" w:rsidP="00A04ABD">
      <w:pPr>
        <w:ind w:left="5387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>(наименование органа местного самоуправления)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от гражданина(ки)_____________________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____________________________________,</w:t>
      </w:r>
    </w:p>
    <w:p w:rsidR="001D65D3" w:rsidRPr="00860910" w:rsidRDefault="001D65D3" w:rsidP="00A04ABD">
      <w:pPr>
        <w:ind w:left="5387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        (фамилия, имя, отчество)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проживающего(ей) по адресу: ___________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_____________________________________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____________________________________,</w:t>
      </w:r>
    </w:p>
    <w:p w:rsidR="001D65D3" w:rsidRPr="00860910" w:rsidRDefault="001D65D3" w:rsidP="00A04ABD">
      <w:pPr>
        <w:ind w:left="5387"/>
        <w:rPr>
          <w:sz w:val="24"/>
          <w:szCs w:val="24"/>
        </w:rPr>
      </w:pPr>
      <w:r w:rsidRPr="00860910">
        <w:rPr>
          <w:sz w:val="24"/>
          <w:szCs w:val="24"/>
        </w:rPr>
        <w:t>номер телефона _______________________</w:t>
      </w:r>
    </w:p>
    <w:p w:rsidR="001D65D3" w:rsidRPr="00860910" w:rsidRDefault="001D65D3" w:rsidP="00A04ABD">
      <w:pPr>
        <w:pStyle w:val="Heading1"/>
        <w:ind w:left="5387"/>
        <w:rPr>
          <w:b w:val="0"/>
          <w:sz w:val="24"/>
          <w:szCs w:val="24"/>
        </w:rPr>
      </w:pPr>
    </w:p>
    <w:p w:rsidR="001D65D3" w:rsidRPr="00860910" w:rsidRDefault="001D65D3" w:rsidP="00A04ABD">
      <w:pPr>
        <w:pStyle w:val="Heading1"/>
        <w:rPr>
          <w:b w:val="0"/>
          <w:sz w:val="24"/>
          <w:szCs w:val="24"/>
        </w:rPr>
      </w:pPr>
      <w:r w:rsidRPr="00860910">
        <w:rPr>
          <w:b w:val="0"/>
          <w:sz w:val="24"/>
          <w:szCs w:val="24"/>
        </w:rPr>
        <w:t>Заявление</w:t>
      </w:r>
    </w:p>
    <w:p w:rsidR="001D65D3" w:rsidRPr="00860910" w:rsidRDefault="001D65D3" w:rsidP="00A04ABD">
      <w:pPr>
        <w:jc w:val="center"/>
        <w:rPr>
          <w:sz w:val="24"/>
          <w:szCs w:val="24"/>
        </w:rPr>
      </w:pPr>
    </w:p>
    <w:p w:rsidR="001D65D3" w:rsidRPr="00860910" w:rsidRDefault="001D65D3" w:rsidP="00A04ABD">
      <w:pPr>
        <w:ind w:firstLine="720"/>
        <w:jc w:val="both"/>
        <w:rPr>
          <w:sz w:val="24"/>
          <w:szCs w:val="24"/>
        </w:rPr>
      </w:pPr>
      <w:r w:rsidRPr="00860910">
        <w:rPr>
          <w:sz w:val="24"/>
          <w:szCs w:val="24"/>
        </w:rPr>
        <w:t xml:space="preserve">Прошу включить меня, _______________________________________________________, </w:t>
      </w:r>
    </w:p>
    <w:p w:rsidR="001D65D3" w:rsidRPr="00860910" w:rsidRDefault="001D65D3" w:rsidP="00A04ABD">
      <w:pPr>
        <w:ind w:firstLine="720"/>
        <w:jc w:val="both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(фамилия, имя, отчество) </w:t>
      </w:r>
    </w:p>
    <w:p w:rsidR="001D65D3" w:rsidRPr="00860910" w:rsidRDefault="001D65D3" w:rsidP="00A04ABD">
      <w:pPr>
        <w:jc w:val="both"/>
        <w:rPr>
          <w:sz w:val="24"/>
          <w:szCs w:val="24"/>
        </w:rPr>
      </w:pPr>
      <w:r w:rsidRPr="00860910">
        <w:rPr>
          <w:sz w:val="24"/>
          <w:szCs w:val="24"/>
        </w:rPr>
        <w:t xml:space="preserve">паспорт: серия ______ № ___________, выданный _______________________________________ </w:t>
      </w:r>
    </w:p>
    <w:p w:rsidR="001D65D3" w:rsidRPr="00860910" w:rsidRDefault="001D65D3" w:rsidP="00A04ABD">
      <w:pPr>
        <w:ind w:firstLine="720"/>
        <w:jc w:val="both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(кем и когда выдан)</w:t>
      </w:r>
    </w:p>
    <w:p w:rsidR="001D65D3" w:rsidRPr="00860910" w:rsidRDefault="001D65D3" w:rsidP="00A04ABD">
      <w:pPr>
        <w:jc w:val="both"/>
        <w:rPr>
          <w:sz w:val="24"/>
          <w:szCs w:val="24"/>
        </w:rPr>
      </w:pPr>
      <w:r w:rsidRPr="00860910">
        <w:rPr>
          <w:sz w:val="24"/>
          <w:szCs w:val="24"/>
        </w:rPr>
        <w:t xml:space="preserve">_______________________, в отдельную категорию молодых семей в рамках  </w:t>
      </w:r>
      <w:hyperlink r:id="rId11" w:history="1">
        <w:r w:rsidRPr="00436C4E">
          <w:rPr>
            <w:sz w:val="24"/>
            <w:szCs w:val="24"/>
          </w:rPr>
          <w:t>подпрограммы</w:t>
        </w:r>
      </w:hyperlink>
      <w:r w:rsidRPr="00860910">
        <w:rPr>
          <w:sz w:val="24"/>
          <w:szCs w:val="24"/>
        </w:rPr>
        <w:t xml:space="preserve"> «Обеспечение жильем молодых семей в Оренбургской области на 2014–2020 годы» на ______ год.</w:t>
      </w:r>
    </w:p>
    <w:p w:rsidR="001D65D3" w:rsidRPr="00860910" w:rsidRDefault="001D65D3" w:rsidP="00A04ABD">
      <w:pPr>
        <w:pStyle w:val="ConsPlusNonformat"/>
        <w:rPr>
          <w:rFonts w:ascii="Times New Roman" w:hAnsi="Times New Roman"/>
          <w:sz w:val="24"/>
          <w:szCs w:val="24"/>
        </w:rPr>
      </w:pPr>
    </w:p>
    <w:p w:rsidR="001D65D3" w:rsidRPr="00860910" w:rsidRDefault="001D65D3" w:rsidP="00A04ABD">
      <w:pPr>
        <w:pStyle w:val="ConsPlusNonformat"/>
        <w:ind w:firstLine="709"/>
        <w:rPr>
          <w:rFonts w:ascii="Times New Roman" w:hAnsi="Times New Roman"/>
          <w:sz w:val="24"/>
          <w:szCs w:val="24"/>
        </w:rPr>
      </w:pPr>
      <w:r w:rsidRPr="00860910">
        <w:rPr>
          <w:rFonts w:ascii="Times New Roman" w:hAnsi="Times New Roman"/>
          <w:sz w:val="24"/>
          <w:szCs w:val="24"/>
        </w:rPr>
        <w:t>К заявлению прилагаются следующие документы, подтверждающие право на включение в отдельную категорию молодых семей:</w:t>
      </w:r>
    </w:p>
    <w:p w:rsidR="001D65D3" w:rsidRPr="00860910" w:rsidRDefault="001D65D3" w:rsidP="00A04ABD">
      <w:pPr>
        <w:pStyle w:val="ConsPlusNonformat"/>
        <w:ind w:firstLine="709"/>
        <w:rPr>
          <w:rFonts w:ascii="Times New Roman" w:hAnsi="Times New Roman"/>
          <w:sz w:val="24"/>
          <w:szCs w:val="24"/>
        </w:rPr>
      </w:pPr>
      <w:r w:rsidRPr="00860910">
        <w:rPr>
          <w:rFonts w:ascii="Times New Roman" w:hAnsi="Times New Roman"/>
          <w:sz w:val="24"/>
          <w:szCs w:val="24"/>
        </w:rPr>
        <w:t>1) ________________________________________________________________</w:t>
      </w: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  <w:r w:rsidRPr="00860910">
        <w:rPr>
          <w:sz w:val="24"/>
          <w:szCs w:val="24"/>
        </w:rPr>
        <w:t xml:space="preserve">___________________________             _____________    ____________ </w:t>
      </w:r>
    </w:p>
    <w:p w:rsidR="001D65D3" w:rsidRPr="00860910" w:rsidRDefault="001D65D3" w:rsidP="00A04ABD">
      <w:pPr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(инициалы, фамилия заявителя)                                (подпись)                                    (дата)</w:t>
      </w: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436C4E" w:rsidRDefault="001D65D3" w:rsidP="00A04ABD">
      <w:pPr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436C4E">
        <w:rPr>
          <w:sz w:val="24"/>
          <w:szCs w:val="24"/>
          <w:lang w:eastAsia="en-US"/>
        </w:rPr>
        <w:t xml:space="preserve">интернет-портала </w:t>
      </w:r>
      <w:hyperlink r:id="rId12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</w:rPr>
        <w:t>(для заявителей, зарегистрированных в ЕСИА)</w:t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СНИЛС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851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13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 </w:t>
      </w:r>
      <w:r w:rsidRPr="00436C4E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436C4E" w:rsidRDefault="001D65D3" w:rsidP="00A04ABD">
      <w:pPr>
        <w:jc w:val="both"/>
        <w:rPr>
          <w:sz w:val="24"/>
          <w:szCs w:val="24"/>
        </w:rPr>
      </w:pPr>
      <w:r w:rsidRPr="00436C4E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СНИЛС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номер мобильного телефона в федеральном формате: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  <w:lang w:val="en-US"/>
        </w:rPr>
        <w:t>e</w:t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  <w:lang w:val="en-US"/>
        </w:rPr>
        <w:t>mail</w:t>
      </w:r>
      <w:r w:rsidRPr="00436C4E">
        <w:rPr>
          <w:sz w:val="24"/>
          <w:szCs w:val="24"/>
        </w:rPr>
        <w:t xml:space="preserve"> _________________________ (если имеется)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  <w:u w:val="single"/>
        </w:rPr>
      </w:pP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  <w:t>(</w:t>
      </w:r>
      <w:r w:rsidRPr="00436C4E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серия, номер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кем выдан - _________________________________________________________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выдачи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код подразделения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рождения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место рождения - ______________________________________________________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выдачи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окончания срока действия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851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</w:t>
      </w:r>
      <w:r w:rsidRPr="00436C4E">
        <w:rPr>
          <w:sz w:val="24"/>
          <w:szCs w:val="24"/>
          <w:u w:val="single"/>
        </w:rPr>
        <w:t>восстановить доступ</w:t>
      </w:r>
      <w:r w:rsidRPr="00436C4E">
        <w:rPr>
          <w:sz w:val="24"/>
          <w:szCs w:val="24"/>
        </w:rPr>
        <w:t xml:space="preserve">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14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 </w:t>
      </w:r>
      <w:r w:rsidRPr="00436C4E">
        <w:rPr>
          <w:sz w:val="24"/>
          <w:szCs w:val="24"/>
        </w:rPr>
        <w:t>(для заявителей, ранее зарегистрированных в ЕСИА).</w:t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708"/>
        <w:jc w:val="both"/>
        <w:rPr>
          <w:sz w:val="24"/>
          <w:szCs w:val="24"/>
          <w:lang w:eastAsia="en-US"/>
        </w:rPr>
      </w:pPr>
      <w:r w:rsidRPr="00436C4E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15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</w:t>
      </w:r>
    </w:p>
    <w:p w:rsidR="001D65D3" w:rsidRPr="00C60125" w:rsidRDefault="001D65D3" w:rsidP="00A04ABD">
      <w:pPr>
        <w:ind w:firstLine="708"/>
        <w:jc w:val="both"/>
        <w:rPr>
          <w:sz w:val="24"/>
          <w:szCs w:val="24"/>
        </w:rPr>
      </w:pPr>
      <w:r w:rsidRPr="00436C4E">
        <w:rPr>
          <w:sz w:val="24"/>
          <w:szCs w:val="24"/>
          <w:lang w:eastAsia="en-US"/>
        </w:rPr>
        <w:br w:type="page"/>
      </w:r>
      <w:r>
        <w:rPr>
          <w:sz w:val="24"/>
          <w:szCs w:val="24"/>
          <w:lang w:eastAsia="en-US"/>
        </w:rPr>
        <w:t xml:space="preserve">                                                                                </w:t>
      </w: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B732C5" w:rsidRDefault="001D65D3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от гражданина (ки) ______________________</w:t>
      </w:r>
    </w:p>
    <w:p w:rsidR="001D65D3" w:rsidRPr="00B732C5" w:rsidRDefault="001D65D3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                                                                _______________________________________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проживающего (ей) по адресу:_____________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контактный телефон:_____________________</w:t>
      </w:r>
    </w:p>
    <w:p w:rsidR="001D65D3" w:rsidRPr="00B732C5" w:rsidRDefault="001D65D3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837DCD">
      <w:pPr>
        <w:rPr>
          <w:sz w:val="24"/>
          <w:szCs w:val="24"/>
        </w:rPr>
      </w:pPr>
    </w:p>
    <w:p w:rsidR="001D65D3" w:rsidRPr="00B732C5" w:rsidRDefault="001D65D3" w:rsidP="00837DCD">
      <w:pPr>
        <w:rPr>
          <w:sz w:val="24"/>
          <w:szCs w:val="24"/>
        </w:rPr>
      </w:pPr>
    </w:p>
    <w:p w:rsidR="001D65D3" w:rsidRPr="00B732C5" w:rsidRDefault="001D65D3" w:rsidP="00837DCD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1D65D3" w:rsidRPr="00B732C5" w:rsidRDefault="001D65D3" w:rsidP="00837DCD">
      <w:pPr>
        <w:rPr>
          <w:sz w:val="24"/>
          <w:szCs w:val="24"/>
        </w:rPr>
      </w:pPr>
    </w:p>
    <w:p w:rsidR="001D65D3" w:rsidRPr="00B732C5" w:rsidRDefault="001D65D3" w:rsidP="00837DCD">
      <w:pPr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_________________________________________________________________, </w:t>
      </w:r>
    </w:p>
    <w:p w:rsidR="001D65D3" w:rsidRPr="00B732C5" w:rsidRDefault="001D65D3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паспорт серии_______________ №__________________, выданный_________________________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_______________________________________________ «____» ______________ ___________ г., 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</w:t>
      </w:r>
    </w:p>
    <w:p w:rsidR="001D65D3" w:rsidRPr="00B732C5" w:rsidRDefault="001D65D3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__________________________________________________________________________________, также даю согласие на получение социальной выплаты в порядке и на условиях, которые установлены подпрограммой «Обеспечение жильем молодых семей в Оренбургской области на 2014–2020 годы».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    _____________________    ________________</w:t>
      </w:r>
    </w:p>
    <w:p w:rsidR="001D65D3" w:rsidRPr="00B732C5" w:rsidRDefault="001D65D3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заявителя)                                                                    (подпись)                                                    (дата)</w:t>
      </w:r>
    </w:p>
    <w:p w:rsidR="001D65D3" w:rsidRPr="00B732C5" w:rsidRDefault="001D65D3" w:rsidP="00837DCD">
      <w:pPr>
        <w:jc w:val="both"/>
        <w:rPr>
          <w:sz w:val="24"/>
          <w:szCs w:val="24"/>
        </w:rPr>
      </w:pPr>
    </w:p>
    <w:p w:rsidR="001D65D3" w:rsidRPr="00B732C5" w:rsidRDefault="001D65D3" w:rsidP="00837DCD">
      <w:pPr>
        <w:rPr>
          <w:sz w:val="24"/>
          <w:szCs w:val="24"/>
        </w:rPr>
      </w:pPr>
    </w:p>
    <w:p w:rsidR="001D65D3" w:rsidRPr="00B732C5" w:rsidRDefault="001D65D3" w:rsidP="00837DCD">
      <w:r w:rsidRPr="00B732C5">
        <w:t>*Формы приобретения жилья:</w:t>
      </w:r>
    </w:p>
    <w:p w:rsidR="001D65D3" w:rsidRPr="00B732C5" w:rsidRDefault="001D65D3" w:rsidP="00837DCD">
      <w:r w:rsidRPr="00B732C5">
        <w:t>1 – приобретение жилого помещения;</w:t>
      </w:r>
    </w:p>
    <w:p w:rsidR="001D65D3" w:rsidRPr="00B732C5" w:rsidRDefault="001D65D3" w:rsidP="00837DCD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1D65D3" w:rsidRPr="00B732C5" w:rsidRDefault="001D65D3" w:rsidP="002F3C03">
      <w:pPr>
        <w:rPr>
          <w:sz w:val="24"/>
          <w:szCs w:val="24"/>
        </w:rPr>
      </w:pPr>
    </w:p>
    <w:p w:rsidR="001D65D3" w:rsidRPr="0082659A" w:rsidRDefault="001D65D3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6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7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82659A" w:rsidRDefault="001D65D3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82659A" w:rsidRDefault="001D65D3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E545A8">
      <w:pPr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8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9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1D65D3" w:rsidRPr="00C60125" w:rsidRDefault="001D65D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B732C5">
        <w:rPr>
          <w:sz w:val="24"/>
          <w:szCs w:val="24"/>
        </w:rPr>
        <w:br w:type="page"/>
      </w: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4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B732C5" w:rsidRDefault="001D65D3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6555AF" w:rsidRDefault="001D65D3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Главе МО «г. Оренбург»________________</w:t>
      </w:r>
    </w:p>
    <w:p w:rsidR="001D65D3" w:rsidRPr="00B732C5" w:rsidRDefault="001D65D3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1D65D3" w:rsidRPr="00B732C5" w:rsidRDefault="001D65D3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гражданина(ки)_____________________</w:t>
      </w:r>
    </w:p>
    <w:p w:rsidR="001D65D3" w:rsidRPr="00B732C5" w:rsidRDefault="001D65D3" w:rsidP="006555AF">
      <w:pPr>
        <w:ind w:left="5387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Иванова Ивана Ивановича_____________</w:t>
      </w:r>
      <w:r w:rsidRPr="00B732C5">
        <w:rPr>
          <w:sz w:val="24"/>
          <w:szCs w:val="24"/>
        </w:rPr>
        <w:t>,</w:t>
      </w:r>
    </w:p>
    <w:p w:rsidR="001D65D3" w:rsidRPr="00B732C5" w:rsidRDefault="001D65D3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1D65D3" w:rsidRPr="00B732C5" w:rsidRDefault="001D65D3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проживающего(ей) по адресу: </w:t>
      </w:r>
      <w:r>
        <w:rPr>
          <w:sz w:val="24"/>
          <w:szCs w:val="24"/>
          <w:u w:val="single"/>
        </w:rPr>
        <w:t xml:space="preserve">  460000,___</w:t>
      </w:r>
    </w:p>
    <w:p w:rsidR="001D65D3" w:rsidRPr="006555AF" w:rsidRDefault="001D65D3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г. Оренбург, ул. Советская, д. 1, кв. 1____</w:t>
      </w:r>
    </w:p>
    <w:p w:rsidR="001D65D3" w:rsidRPr="00B732C5" w:rsidRDefault="001D65D3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1D65D3" w:rsidRPr="00B732C5" w:rsidRDefault="001D65D3" w:rsidP="006555AF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номер телефона </w:t>
      </w:r>
      <w:r>
        <w:rPr>
          <w:sz w:val="24"/>
          <w:szCs w:val="24"/>
          <w:u w:val="single"/>
        </w:rPr>
        <w:t xml:space="preserve">  89хххххххх____________</w:t>
      </w:r>
    </w:p>
    <w:p w:rsidR="001D65D3" w:rsidRPr="00B732C5" w:rsidRDefault="001D65D3" w:rsidP="006555AF">
      <w:pPr>
        <w:ind w:left="5387"/>
        <w:jc w:val="right"/>
        <w:rPr>
          <w:sz w:val="24"/>
          <w:szCs w:val="24"/>
        </w:rPr>
      </w:pPr>
    </w:p>
    <w:p w:rsidR="001D65D3" w:rsidRPr="00B732C5" w:rsidRDefault="001D65D3" w:rsidP="006555AF">
      <w:pPr>
        <w:pStyle w:val="Heading1"/>
        <w:rPr>
          <w:b w:val="0"/>
          <w:sz w:val="24"/>
          <w:szCs w:val="24"/>
        </w:rPr>
      </w:pPr>
    </w:p>
    <w:p w:rsidR="001D65D3" w:rsidRPr="00B732C5" w:rsidRDefault="001D65D3" w:rsidP="006555AF">
      <w:pPr>
        <w:pStyle w:val="Heading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1D65D3" w:rsidRPr="00B732C5" w:rsidRDefault="001D65D3" w:rsidP="006555AF">
      <w:pPr>
        <w:jc w:val="center"/>
        <w:rPr>
          <w:sz w:val="24"/>
          <w:szCs w:val="24"/>
        </w:rPr>
      </w:pP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мне, </w:t>
      </w:r>
      <w:r>
        <w:rPr>
          <w:sz w:val="24"/>
          <w:szCs w:val="24"/>
          <w:u w:val="single"/>
        </w:rPr>
        <w:t xml:space="preserve">     Иванову Ивану Ивановичу_______________________________________</w:t>
      </w:r>
      <w:r w:rsidRPr="00B732C5">
        <w:rPr>
          <w:sz w:val="24"/>
          <w:szCs w:val="24"/>
        </w:rPr>
        <w:t xml:space="preserve">,                                                                  </w:t>
      </w:r>
    </w:p>
    <w:p w:rsidR="001D65D3" w:rsidRPr="00B732C5" w:rsidRDefault="001D65D3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паспорт: серия </w:t>
      </w:r>
      <w:r>
        <w:rPr>
          <w:sz w:val="24"/>
          <w:szCs w:val="24"/>
          <w:u w:val="single"/>
        </w:rPr>
        <w:t xml:space="preserve">  хххх____</w:t>
      </w:r>
      <w:r w:rsidRPr="00B732C5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  хххххх___</w:t>
      </w:r>
      <w:r w:rsidRPr="00B732C5">
        <w:rPr>
          <w:sz w:val="24"/>
          <w:szCs w:val="24"/>
        </w:rPr>
        <w:t xml:space="preserve">, выданный </w:t>
      </w:r>
      <w:r>
        <w:rPr>
          <w:sz w:val="24"/>
          <w:szCs w:val="24"/>
          <w:u w:val="single"/>
        </w:rPr>
        <w:t>ОВД Дзержинского р-на г.Оренбурга____, 01.01.2000_________________________________________________________________________</w:t>
      </w:r>
      <w:r w:rsidRPr="00B732C5">
        <w:rPr>
          <w:sz w:val="24"/>
          <w:szCs w:val="24"/>
        </w:rPr>
        <w:t>,</w:t>
      </w:r>
    </w:p>
    <w:p w:rsidR="001D65D3" w:rsidRPr="00B732C5" w:rsidRDefault="001D65D3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(кем, когда выдан)</w:t>
      </w: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социальную выплату в 20 </w:t>
      </w:r>
      <w:r w:rsidRPr="00FA3D2A">
        <w:rPr>
          <w:sz w:val="24"/>
          <w:szCs w:val="24"/>
          <w:u w:val="single"/>
        </w:rPr>
        <w:t>18</w:t>
      </w:r>
      <w:r w:rsidRPr="00B732C5">
        <w:rPr>
          <w:sz w:val="24"/>
          <w:szCs w:val="24"/>
        </w:rPr>
        <w:t xml:space="preserve"> году на</w:t>
      </w:r>
      <w:r>
        <w:rPr>
          <w:sz w:val="24"/>
          <w:szCs w:val="24"/>
          <w:u w:val="single"/>
        </w:rPr>
        <w:t xml:space="preserve">  приобретение жилого помещения_____________________</w:t>
      </w:r>
    </w:p>
    <w:p w:rsidR="001D65D3" w:rsidRPr="00B732C5" w:rsidRDefault="001D65D3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1D65D3" w:rsidRPr="00B732C5" w:rsidRDefault="001D65D3" w:rsidP="006555AF">
      <w:pPr>
        <w:rPr>
          <w:sz w:val="24"/>
          <w:szCs w:val="24"/>
        </w:rPr>
      </w:pPr>
    </w:p>
    <w:p w:rsidR="001D65D3" w:rsidRPr="00B732C5" w:rsidRDefault="001D65D3" w:rsidP="006555AF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Иванович____</w:t>
      </w:r>
      <w:r w:rsidRPr="00B732C5">
        <w:rPr>
          <w:sz w:val="24"/>
          <w:szCs w:val="24"/>
        </w:rPr>
        <w:t xml:space="preserve">  ___________________ </w:t>
      </w:r>
      <w:r>
        <w:rPr>
          <w:sz w:val="24"/>
          <w:szCs w:val="24"/>
          <w:u w:val="single"/>
        </w:rPr>
        <w:t xml:space="preserve">  21.08.2017__</w:t>
      </w:r>
    </w:p>
    <w:p w:rsidR="001D65D3" w:rsidRPr="00B732C5" w:rsidRDefault="001D65D3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заявителя)                              (подпись)                                     (дата)</w:t>
      </w:r>
    </w:p>
    <w:p w:rsidR="001D65D3" w:rsidRPr="00B732C5" w:rsidRDefault="001D65D3" w:rsidP="006555AF">
      <w:pPr>
        <w:rPr>
          <w:sz w:val="24"/>
          <w:szCs w:val="24"/>
        </w:rPr>
      </w:pP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1D65D3" w:rsidRPr="00B732C5" w:rsidRDefault="001D65D3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1D65D3" w:rsidRPr="00B732C5" w:rsidRDefault="001D65D3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Pr="0082659A" w:rsidRDefault="001D65D3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20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1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82659A" w:rsidRDefault="001D65D3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2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3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1D65D3" w:rsidRPr="007D4B6A" w:rsidRDefault="001D65D3" w:rsidP="006555AF">
      <w:pPr>
        <w:pStyle w:val="ConsPlusNonformat"/>
        <w:rPr>
          <w:rFonts w:ascii="Times New Roman" w:hAnsi="Times New Roman"/>
          <w:sz w:val="24"/>
          <w:szCs w:val="24"/>
        </w:rPr>
      </w:pP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Default="001D65D3" w:rsidP="003E49B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65D3" w:rsidRPr="00C60125" w:rsidRDefault="001D65D3" w:rsidP="00A04ABD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860910" w:rsidRDefault="001D65D3" w:rsidP="00A04ABD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6555AF" w:rsidRDefault="001D65D3" w:rsidP="00A04ABD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Главе МО «г. Оренбург»________________</w:t>
      </w:r>
    </w:p>
    <w:p w:rsidR="001D65D3" w:rsidRPr="00B732C5" w:rsidRDefault="001D65D3" w:rsidP="00A04ABD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1D65D3" w:rsidRPr="00B732C5" w:rsidRDefault="001D65D3" w:rsidP="00A04ABD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гражданина(ки)_____________________</w:t>
      </w:r>
    </w:p>
    <w:p w:rsidR="001D65D3" w:rsidRPr="00B732C5" w:rsidRDefault="001D65D3" w:rsidP="00A04ABD">
      <w:pPr>
        <w:ind w:left="5387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Иванова Ивана Ивановича_____________</w:t>
      </w:r>
      <w:r w:rsidRPr="00B732C5">
        <w:rPr>
          <w:sz w:val="24"/>
          <w:szCs w:val="24"/>
        </w:rPr>
        <w:t>,</w:t>
      </w:r>
    </w:p>
    <w:p w:rsidR="001D65D3" w:rsidRPr="00B732C5" w:rsidRDefault="001D65D3" w:rsidP="00A04ABD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1D65D3" w:rsidRPr="00B732C5" w:rsidRDefault="001D65D3" w:rsidP="00A04ABD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проживающего(ей) по адресу: </w:t>
      </w:r>
      <w:r>
        <w:rPr>
          <w:sz w:val="24"/>
          <w:szCs w:val="24"/>
          <w:u w:val="single"/>
        </w:rPr>
        <w:t xml:space="preserve">  460000,___</w:t>
      </w:r>
    </w:p>
    <w:p w:rsidR="001D65D3" w:rsidRPr="006555AF" w:rsidRDefault="001D65D3" w:rsidP="00A04ABD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г. Оренбург, ул. Советская, д. 1, кв. 1____</w:t>
      </w:r>
    </w:p>
    <w:p w:rsidR="001D65D3" w:rsidRPr="00B732C5" w:rsidRDefault="001D65D3" w:rsidP="00A04ABD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1D65D3" w:rsidRPr="00B732C5" w:rsidRDefault="001D65D3" w:rsidP="00A04ABD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номер телефона </w:t>
      </w:r>
      <w:r>
        <w:rPr>
          <w:sz w:val="24"/>
          <w:szCs w:val="24"/>
          <w:u w:val="single"/>
        </w:rPr>
        <w:t xml:space="preserve">  89хххххххх____________</w:t>
      </w:r>
    </w:p>
    <w:p w:rsidR="001D65D3" w:rsidRDefault="001D65D3" w:rsidP="00A04ABD">
      <w:pPr>
        <w:pStyle w:val="Heading1"/>
        <w:rPr>
          <w:b w:val="0"/>
          <w:sz w:val="24"/>
          <w:szCs w:val="24"/>
        </w:rPr>
      </w:pPr>
    </w:p>
    <w:p w:rsidR="001D65D3" w:rsidRPr="00860910" w:rsidRDefault="001D65D3" w:rsidP="00A04ABD">
      <w:pPr>
        <w:pStyle w:val="Heading1"/>
        <w:rPr>
          <w:b w:val="0"/>
          <w:sz w:val="24"/>
          <w:szCs w:val="24"/>
        </w:rPr>
      </w:pPr>
      <w:r w:rsidRPr="00860910">
        <w:rPr>
          <w:b w:val="0"/>
          <w:sz w:val="24"/>
          <w:szCs w:val="24"/>
        </w:rPr>
        <w:t>Заявление</w:t>
      </w:r>
    </w:p>
    <w:p w:rsidR="001D65D3" w:rsidRPr="00860910" w:rsidRDefault="001D65D3" w:rsidP="00A04ABD">
      <w:pPr>
        <w:jc w:val="center"/>
        <w:rPr>
          <w:sz w:val="24"/>
          <w:szCs w:val="24"/>
        </w:rPr>
      </w:pPr>
    </w:p>
    <w:p w:rsidR="001D65D3" w:rsidRPr="00860910" w:rsidRDefault="001D65D3" w:rsidP="00A04ABD">
      <w:pPr>
        <w:ind w:firstLine="720"/>
        <w:jc w:val="both"/>
        <w:rPr>
          <w:sz w:val="24"/>
          <w:szCs w:val="24"/>
        </w:rPr>
      </w:pPr>
      <w:r w:rsidRPr="00860910">
        <w:rPr>
          <w:sz w:val="24"/>
          <w:szCs w:val="24"/>
        </w:rPr>
        <w:t xml:space="preserve">Прошу включить меня, </w:t>
      </w:r>
      <w:r>
        <w:rPr>
          <w:sz w:val="24"/>
          <w:szCs w:val="24"/>
          <w:u w:val="single"/>
        </w:rPr>
        <w:t xml:space="preserve">      Иванова Ивана Ивановича______________________________</w:t>
      </w:r>
      <w:r w:rsidRPr="00860910">
        <w:rPr>
          <w:sz w:val="24"/>
          <w:szCs w:val="24"/>
        </w:rPr>
        <w:t xml:space="preserve">, </w:t>
      </w:r>
    </w:p>
    <w:p w:rsidR="001D65D3" w:rsidRPr="00860910" w:rsidRDefault="001D65D3" w:rsidP="00A04ABD">
      <w:pPr>
        <w:ind w:firstLine="720"/>
        <w:jc w:val="both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(фамилия, имя, отчество) </w:t>
      </w:r>
    </w:p>
    <w:p w:rsidR="001D65D3" w:rsidRPr="00860910" w:rsidRDefault="001D65D3" w:rsidP="00A04ABD">
      <w:pPr>
        <w:jc w:val="both"/>
        <w:rPr>
          <w:sz w:val="24"/>
          <w:szCs w:val="24"/>
        </w:rPr>
      </w:pPr>
      <w:r w:rsidRPr="00860910">
        <w:rPr>
          <w:sz w:val="24"/>
          <w:szCs w:val="24"/>
        </w:rPr>
        <w:t xml:space="preserve">паспорт: серия </w:t>
      </w:r>
      <w:r>
        <w:rPr>
          <w:sz w:val="24"/>
          <w:szCs w:val="24"/>
          <w:u w:val="single"/>
        </w:rPr>
        <w:t xml:space="preserve">    хххх</w:t>
      </w:r>
      <w:r w:rsidRPr="00860910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  хххххх___</w:t>
      </w:r>
      <w:r w:rsidRPr="00860910">
        <w:rPr>
          <w:sz w:val="24"/>
          <w:szCs w:val="24"/>
        </w:rPr>
        <w:t xml:space="preserve">, выданный </w:t>
      </w:r>
      <w:r>
        <w:rPr>
          <w:sz w:val="24"/>
          <w:szCs w:val="24"/>
          <w:u w:val="single"/>
        </w:rPr>
        <w:t xml:space="preserve">    ОВД Дзержинского района г. Оренбурга___</w:t>
      </w:r>
      <w:r w:rsidRPr="00860910">
        <w:rPr>
          <w:sz w:val="24"/>
          <w:szCs w:val="24"/>
        </w:rPr>
        <w:t xml:space="preserve"> </w:t>
      </w:r>
    </w:p>
    <w:p w:rsidR="001D65D3" w:rsidRPr="00860910" w:rsidRDefault="001D65D3" w:rsidP="00A04ABD">
      <w:pPr>
        <w:ind w:firstLine="720"/>
        <w:jc w:val="both"/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(кем и когда выдан)</w:t>
      </w:r>
    </w:p>
    <w:p w:rsidR="001D65D3" w:rsidRPr="00860910" w:rsidRDefault="001D65D3" w:rsidP="00A04ABD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01.01.2000 г.</w:t>
      </w:r>
      <w:r w:rsidRPr="00860910">
        <w:rPr>
          <w:sz w:val="24"/>
          <w:szCs w:val="24"/>
        </w:rPr>
        <w:t xml:space="preserve">, в отдельную категорию молодых семей в рамках  </w:t>
      </w:r>
      <w:hyperlink r:id="rId24" w:history="1">
        <w:r w:rsidRPr="00436C4E">
          <w:rPr>
            <w:sz w:val="24"/>
            <w:szCs w:val="24"/>
          </w:rPr>
          <w:t>подпрограммы</w:t>
        </w:r>
      </w:hyperlink>
      <w:r w:rsidRPr="00860910">
        <w:rPr>
          <w:sz w:val="24"/>
          <w:szCs w:val="24"/>
        </w:rPr>
        <w:t xml:space="preserve"> «Обеспечение жильем молодых семей в Оренбургской области на 2014–2020 годы» на </w:t>
      </w:r>
      <w:r>
        <w:rPr>
          <w:sz w:val="24"/>
          <w:szCs w:val="24"/>
          <w:u w:val="single"/>
        </w:rPr>
        <w:t>2018</w:t>
      </w:r>
      <w:r w:rsidRPr="00860910">
        <w:rPr>
          <w:sz w:val="24"/>
          <w:szCs w:val="24"/>
        </w:rPr>
        <w:t xml:space="preserve"> год.</w:t>
      </w:r>
    </w:p>
    <w:p w:rsidR="001D65D3" w:rsidRPr="00860910" w:rsidRDefault="001D65D3" w:rsidP="00A04ABD">
      <w:pPr>
        <w:pStyle w:val="ConsPlusNonformat"/>
        <w:rPr>
          <w:rFonts w:ascii="Times New Roman" w:hAnsi="Times New Roman"/>
          <w:sz w:val="24"/>
          <w:szCs w:val="24"/>
        </w:rPr>
      </w:pPr>
    </w:p>
    <w:p w:rsidR="001D65D3" w:rsidRPr="00860910" w:rsidRDefault="001D65D3" w:rsidP="00A04ABD">
      <w:pPr>
        <w:pStyle w:val="ConsPlusNonformat"/>
        <w:ind w:firstLine="709"/>
        <w:rPr>
          <w:rFonts w:ascii="Times New Roman" w:hAnsi="Times New Roman"/>
          <w:sz w:val="24"/>
          <w:szCs w:val="24"/>
        </w:rPr>
      </w:pPr>
      <w:r w:rsidRPr="00860910">
        <w:rPr>
          <w:rFonts w:ascii="Times New Roman" w:hAnsi="Times New Roman"/>
          <w:sz w:val="24"/>
          <w:szCs w:val="24"/>
        </w:rPr>
        <w:t>К заявлению прилагаются следующие документы, подтверждающие право на включение в отдельную категорию молодых семей:</w:t>
      </w:r>
    </w:p>
    <w:p w:rsidR="001D65D3" w:rsidRPr="00860910" w:rsidRDefault="001D65D3" w:rsidP="00A04ABD">
      <w:pPr>
        <w:pStyle w:val="ConsPlusNonformat"/>
        <w:ind w:firstLine="709"/>
        <w:rPr>
          <w:rFonts w:ascii="Times New Roman" w:hAnsi="Times New Roman"/>
          <w:sz w:val="24"/>
          <w:szCs w:val="24"/>
        </w:rPr>
      </w:pPr>
      <w:r w:rsidRPr="00860910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  <w:u w:val="single"/>
        </w:rPr>
        <w:t xml:space="preserve">   Документы подтверждающие наличие опекаемых детей</w:t>
      </w: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Иванов Иван Иванович____</w:t>
      </w:r>
      <w:r w:rsidRPr="00860910">
        <w:rPr>
          <w:sz w:val="24"/>
          <w:szCs w:val="24"/>
        </w:rPr>
        <w:t xml:space="preserve">           _____________    </w:t>
      </w:r>
      <w:r>
        <w:rPr>
          <w:sz w:val="24"/>
          <w:szCs w:val="24"/>
          <w:u w:val="single"/>
        </w:rPr>
        <w:t xml:space="preserve">  21.08.2017</w:t>
      </w:r>
      <w:r w:rsidRPr="00860910">
        <w:rPr>
          <w:sz w:val="24"/>
          <w:szCs w:val="24"/>
        </w:rPr>
        <w:t xml:space="preserve"> </w:t>
      </w:r>
    </w:p>
    <w:p w:rsidR="001D65D3" w:rsidRPr="00860910" w:rsidRDefault="001D65D3" w:rsidP="00A04ABD">
      <w:pPr>
        <w:rPr>
          <w:sz w:val="24"/>
          <w:szCs w:val="24"/>
          <w:vertAlign w:val="superscript"/>
        </w:rPr>
      </w:pPr>
      <w:r w:rsidRPr="00860910">
        <w:rPr>
          <w:sz w:val="24"/>
          <w:szCs w:val="24"/>
          <w:vertAlign w:val="superscript"/>
        </w:rPr>
        <w:t xml:space="preserve">                    (инициалы, фамилия заявителя)                                (подпись)                                    (дата)</w:t>
      </w: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860910" w:rsidRDefault="001D65D3" w:rsidP="00A04ABD">
      <w:pPr>
        <w:rPr>
          <w:sz w:val="24"/>
          <w:szCs w:val="24"/>
        </w:rPr>
      </w:pPr>
    </w:p>
    <w:p w:rsidR="001D65D3" w:rsidRPr="00436C4E" w:rsidRDefault="001D65D3" w:rsidP="00A04ABD">
      <w:pPr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436C4E">
        <w:rPr>
          <w:sz w:val="24"/>
          <w:szCs w:val="24"/>
          <w:lang w:eastAsia="en-US"/>
        </w:rPr>
        <w:t xml:space="preserve">интернет-портала </w:t>
      </w:r>
      <w:hyperlink r:id="rId25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</w:rPr>
        <w:t>(для заявителей, зарегистрированных в ЕСИА)</w:t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СНИЛС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851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26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 </w:t>
      </w:r>
      <w:r w:rsidRPr="00436C4E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436C4E" w:rsidRDefault="001D65D3" w:rsidP="00A04ABD">
      <w:pPr>
        <w:jc w:val="both"/>
        <w:rPr>
          <w:sz w:val="24"/>
          <w:szCs w:val="24"/>
        </w:rPr>
      </w:pPr>
      <w:r w:rsidRPr="00436C4E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СНИЛС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номер мобильного телефона в федеральном формате: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  <w:lang w:val="en-US"/>
        </w:rPr>
        <w:t>e</w:t>
      </w:r>
      <w:r w:rsidRPr="00436C4E">
        <w:rPr>
          <w:sz w:val="24"/>
          <w:szCs w:val="24"/>
        </w:rPr>
        <w:t>-</w:t>
      </w:r>
      <w:r w:rsidRPr="00436C4E">
        <w:rPr>
          <w:sz w:val="24"/>
          <w:szCs w:val="24"/>
          <w:lang w:val="en-US"/>
        </w:rPr>
        <w:t>mail</w:t>
      </w:r>
      <w:r w:rsidRPr="00436C4E">
        <w:rPr>
          <w:sz w:val="24"/>
          <w:szCs w:val="24"/>
        </w:rPr>
        <w:t xml:space="preserve"> _________________________ (если имеется)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436C4E" w:rsidRDefault="001D65D3" w:rsidP="00A04ABD">
      <w:pPr>
        <w:ind w:left="708"/>
        <w:jc w:val="both"/>
        <w:rPr>
          <w:sz w:val="24"/>
          <w:szCs w:val="24"/>
          <w:u w:val="single"/>
        </w:rPr>
      </w:pP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</w:r>
      <w:r w:rsidRPr="00436C4E">
        <w:rPr>
          <w:sz w:val="24"/>
          <w:szCs w:val="24"/>
        </w:rPr>
        <w:tab/>
        <w:t>(</w:t>
      </w:r>
      <w:r w:rsidRPr="00436C4E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серия, номер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кем выдан - _________________________________________________________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выдачи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код подразделения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ind w:left="708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рождения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место рождения - ______________________________________________________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выдачи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436C4E">
        <w:rPr>
          <w:sz w:val="24"/>
          <w:szCs w:val="24"/>
        </w:rPr>
        <w:t xml:space="preserve">дата окончания срока действия - 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t>.</w:t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  <w:r w:rsidRPr="00436C4E">
        <w:rPr>
          <w:sz w:val="24"/>
          <w:szCs w:val="24"/>
        </w:rPr>
        <w:sym w:font="Wingdings 2" w:char="F030"/>
      </w:r>
    </w:p>
    <w:p w:rsidR="001D65D3" w:rsidRPr="00436C4E" w:rsidRDefault="001D65D3" w:rsidP="00A04ABD">
      <w:pPr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851"/>
        <w:jc w:val="both"/>
        <w:rPr>
          <w:sz w:val="24"/>
          <w:szCs w:val="24"/>
        </w:rPr>
      </w:pPr>
      <w:r w:rsidRPr="00436C4E">
        <w:rPr>
          <w:sz w:val="24"/>
          <w:szCs w:val="24"/>
        </w:rPr>
        <w:t xml:space="preserve">ДА/НЕТ (нужное подчеркнуть) Прошу </w:t>
      </w:r>
      <w:r w:rsidRPr="00436C4E">
        <w:rPr>
          <w:sz w:val="24"/>
          <w:szCs w:val="24"/>
          <w:u w:val="single"/>
        </w:rPr>
        <w:t>восстановить доступ</w:t>
      </w:r>
      <w:r w:rsidRPr="00436C4E">
        <w:rPr>
          <w:sz w:val="24"/>
          <w:szCs w:val="24"/>
        </w:rPr>
        <w:t xml:space="preserve">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27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 </w:t>
      </w:r>
      <w:r w:rsidRPr="00436C4E">
        <w:rPr>
          <w:sz w:val="24"/>
          <w:szCs w:val="24"/>
        </w:rPr>
        <w:t>(для заявителей, ранее зарегистрированных в ЕСИА).</w:t>
      </w:r>
    </w:p>
    <w:p w:rsidR="001D65D3" w:rsidRPr="00436C4E" w:rsidRDefault="001D65D3" w:rsidP="00A04ABD">
      <w:pPr>
        <w:ind w:firstLine="708"/>
        <w:jc w:val="both"/>
        <w:rPr>
          <w:sz w:val="24"/>
          <w:szCs w:val="24"/>
        </w:rPr>
      </w:pPr>
    </w:p>
    <w:p w:rsidR="001D65D3" w:rsidRPr="00436C4E" w:rsidRDefault="001D65D3" w:rsidP="00A04ABD">
      <w:pPr>
        <w:ind w:firstLine="708"/>
        <w:jc w:val="both"/>
        <w:rPr>
          <w:sz w:val="24"/>
          <w:szCs w:val="24"/>
          <w:lang w:eastAsia="en-US"/>
        </w:rPr>
      </w:pPr>
      <w:r w:rsidRPr="00436C4E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436C4E">
        <w:rPr>
          <w:sz w:val="24"/>
          <w:szCs w:val="24"/>
          <w:lang w:eastAsia="en-US"/>
        </w:rPr>
        <w:t xml:space="preserve">интернет-портале </w:t>
      </w:r>
      <w:hyperlink r:id="rId28" w:history="1">
        <w:r w:rsidRPr="00860910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436C4E">
        <w:rPr>
          <w:sz w:val="24"/>
          <w:szCs w:val="24"/>
          <w:lang w:eastAsia="en-US"/>
        </w:rPr>
        <w:t xml:space="preserve"> (в ЕСИА)</w:t>
      </w:r>
    </w:p>
    <w:p w:rsidR="001D65D3" w:rsidRPr="00C60125" w:rsidRDefault="001D65D3" w:rsidP="00A04AB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36C4E">
        <w:rPr>
          <w:sz w:val="24"/>
          <w:szCs w:val="24"/>
          <w:lang w:eastAsia="en-US"/>
        </w:rPr>
        <w:br w:type="page"/>
      </w:r>
      <w:r>
        <w:rPr>
          <w:sz w:val="24"/>
          <w:szCs w:val="24"/>
          <w:lang w:eastAsia="en-US"/>
        </w:rPr>
        <w:t xml:space="preserve">                                                                                            </w:t>
      </w:r>
      <w:r w:rsidRPr="00C60125">
        <w:rPr>
          <w:sz w:val="24"/>
          <w:szCs w:val="24"/>
        </w:rPr>
        <w:t>Приложение №</w:t>
      </w:r>
      <w:r>
        <w:rPr>
          <w:sz w:val="24"/>
          <w:szCs w:val="24"/>
        </w:rPr>
        <w:t>6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1D65D3" w:rsidRPr="00B732C5" w:rsidRDefault="001D65D3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1D65D3" w:rsidRPr="00FA3D2A" w:rsidRDefault="001D65D3" w:rsidP="00A04ABD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Главе МО «г.Оренбург»__ Е.С. Арапову____ </w:t>
      </w:r>
    </w:p>
    <w:p w:rsidR="001D65D3" w:rsidRPr="00B732C5" w:rsidRDefault="001D65D3" w:rsidP="00A04AB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1D65D3" w:rsidRPr="00B732C5" w:rsidRDefault="001D65D3" w:rsidP="00A04AB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от гражданина (ки) </w:t>
      </w:r>
      <w:r>
        <w:rPr>
          <w:sz w:val="24"/>
          <w:szCs w:val="24"/>
          <w:u w:val="single"/>
        </w:rPr>
        <w:t xml:space="preserve">   Иванова  Ивана_______</w:t>
      </w:r>
    </w:p>
    <w:p w:rsidR="001D65D3" w:rsidRPr="00B732C5" w:rsidRDefault="001D65D3" w:rsidP="00A04AB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1D65D3" w:rsidRPr="00FA3D2A" w:rsidRDefault="001D65D3" w:rsidP="00A04ABD">
      <w:pPr>
        <w:jc w:val="right"/>
        <w:rPr>
          <w:sz w:val="24"/>
          <w:szCs w:val="24"/>
          <w:u w:val="single"/>
        </w:rPr>
      </w:pPr>
      <w:r w:rsidRPr="00B732C5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  <w:u w:val="single"/>
        </w:rPr>
        <w:t xml:space="preserve">   Ивановича_____________________________</w:t>
      </w:r>
    </w:p>
    <w:p w:rsidR="001D65D3" w:rsidRPr="00B732C5" w:rsidRDefault="001D65D3" w:rsidP="00A04AB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проживающего (ей) по адресу:</w:t>
      </w:r>
      <w:r>
        <w:rPr>
          <w:sz w:val="24"/>
          <w:szCs w:val="24"/>
          <w:u w:val="single"/>
        </w:rPr>
        <w:t xml:space="preserve">  460000,</w:t>
      </w:r>
    </w:p>
    <w:p w:rsidR="001D65D3" w:rsidRPr="00FA3D2A" w:rsidRDefault="001D65D3" w:rsidP="00A04ABD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г. Оренбург, ул. Советская, д. 1, кв. 1_______</w:t>
      </w:r>
    </w:p>
    <w:p w:rsidR="001D65D3" w:rsidRPr="00B732C5" w:rsidRDefault="001D65D3" w:rsidP="00A04AB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A04AB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контактный телефон:</w:t>
      </w:r>
      <w:r>
        <w:rPr>
          <w:sz w:val="24"/>
          <w:szCs w:val="24"/>
          <w:u w:val="single"/>
        </w:rPr>
        <w:t xml:space="preserve">  89хххххххх__________</w:t>
      </w:r>
    </w:p>
    <w:p w:rsidR="001D65D3" w:rsidRPr="00B732C5" w:rsidRDefault="001D65D3" w:rsidP="00A04AB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1D65D3" w:rsidRPr="00B732C5" w:rsidRDefault="001D65D3" w:rsidP="00A04ABD">
      <w:pPr>
        <w:rPr>
          <w:sz w:val="24"/>
          <w:szCs w:val="24"/>
        </w:rPr>
      </w:pPr>
    </w:p>
    <w:p w:rsidR="001D65D3" w:rsidRPr="00B732C5" w:rsidRDefault="001D65D3" w:rsidP="00A04ABD">
      <w:pPr>
        <w:rPr>
          <w:sz w:val="24"/>
          <w:szCs w:val="24"/>
        </w:rPr>
      </w:pPr>
    </w:p>
    <w:p w:rsidR="001D65D3" w:rsidRPr="00B732C5" w:rsidRDefault="001D65D3" w:rsidP="00A04ABD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1D65D3" w:rsidRPr="00B732C5" w:rsidRDefault="001D65D3" w:rsidP="00A04ABD">
      <w:pPr>
        <w:rPr>
          <w:sz w:val="24"/>
          <w:szCs w:val="24"/>
        </w:rPr>
      </w:pPr>
    </w:p>
    <w:p w:rsidR="001D65D3" w:rsidRPr="00B732C5" w:rsidRDefault="001D65D3" w:rsidP="00A04ABD">
      <w:pPr>
        <w:rPr>
          <w:sz w:val="24"/>
          <w:szCs w:val="24"/>
        </w:rPr>
      </w:pPr>
    </w:p>
    <w:p w:rsidR="001D65D3" w:rsidRPr="00B732C5" w:rsidRDefault="001D65D3" w:rsidP="00A04AB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</w:t>
      </w:r>
      <w:r>
        <w:rPr>
          <w:sz w:val="24"/>
          <w:szCs w:val="24"/>
          <w:u w:val="single"/>
        </w:rPr>
        <w:t xml:space="preserve">    Иванову Ивану Ивановичу________________________________________</w:t>
      </w:r>
      <w:r w:rsidRPr="00B732C5">
        <w:rPr>
          <w:sz w:val="24"/>
          <w:szCs w:val="24"/>
        </w:rPr>
        <w:t xml:space="preserve">, </w:t>
      </w:r>
    </w:p>
    <w:p w:rsidR="001D65D3" w:rsidRPr="00B732C5" w:rsidRDefault="001D65D3" w:rsidP="00A04AB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B732C5" w:rsidRDefault="001D65D3" w:rsidP="00A04AB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паспорт серии</w:t>
      </w:r>
      <w:r>
        <w:rPr>
          <w:sz w:val="24"/>
          <w:szCs w:val="24"/>
          <w:u w:val="single"/>
        </w:rPr>
        <w:t xml:space="preserve">  хххх__________</w:t>
      </w:r>
      <w:r w:rsidRPr="00B732C5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хххххх__________</w:t>
      </w:r>
      <w:r w:rsidRPr="00B732C5">
        <w:rPr>
          <w:sz w:val="24"/>
          <w:szCs w:val="24"/>
        </w:rPr>
        <w:t>, выданный</w:t>
      </w:r>
      <w:r>
        <w:rPr>
          <w:sz w:val="24"/>
          <w:szCs w:val="24"/>
          <w:u w:val="single"/>
        </w:rPr>
        <w:t xml:space="preserve">     ОВД Дзержинского______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B732C5" w:rsidRDefault="001D65D3" w:rsidP="00A04ABD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района г. Оренбурга___________________________</w:t>
      </w:r>
      <w:r w:rsidRPr="00B732C5">
        <w:rPr>
          <w:sz w:val="24"/>
          <w:szCs w:val="24"/>
        </w:rPr>
        <w:t xml:space="preserve"> «</w:t>
      </w:r>
      <w:r>
        <w:rPr>
          <w:sz w:val="24"/>
          <w:szCs w:val="24"/>
          <w:u w:val="single"/>
        </w:rPr>
        <w:t xml:space="preserve">  01  </w:t>
      </w:r>
      <w:r w:rsidRPr="00B732C5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01__</w:t>
      </w:r>
      <w:r w:rsidRPr="00B732C5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2000_____________</w:t>
      </w:r>
      <w:r w:rsidRPr="00B732C5">
        <w:rPr>
          <w:sz w:val="24"/>
          <w:szCs w:val="24"/>
        </w:rPr>
        <w:t xml:space="preserve"> г., 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B732C5" w:rsidRDefault="001D65D3" w:rsidP="00A04AB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AB37BE" w:rsidRDefault="001D65D3" w:rsidP="00A04AB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приобретение жилого помещения__________________________________________________</w:t>
      </w:r>
    </w:p>
    <w:p w:rsidR="001D65D3" w:rsidRPr="00B732C5" w:rsidRDefault="001D65D3" w:rsidP="00A04AB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B732C5" w:rsidRDefault="001D65D3" w:rsidP="00A04AB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__________________________________________________________________________________, также даю согласие на получение социальной выплаты в порядке и на условиях, которые установлены подпрограммой «Обеспечение жильем молодых семей в Оренбургской области на 2014–2020 годы».</w:t>
      </w:r>
    </w:p>
    <w:p w:rsidR="001D65D3" w:rsidRPr="00B732C5" w:rsidRDefault="001D65D3" w:rsidP="00A04ABD">
      <w:pPr>
        <w:jc w:val="both"/>
        <w:rPr>
          <w:sz w:val="24"/>
          <w:szCs w:val="24"/>
        </w:rPr>
      </w:pP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Pr="00B732C5" w:rsidRDefault="001D65D3" w:rsidP="006555A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Иванович________________</w:t>
      </w:r>
      <w:r w:rsidRPr="00B732C5">
        <w:rPr>
          <w:sz w:val="24"/>
          <w:szCs w:val="24"/>
        </w:rPr>
        <w:t xml:space="preserve">    _____________________    </w:t>
      </w:r>
      <w:r>
        <w:rPr>
          <w:sz w:val="24"/>
          <w:szCs w:val="24"/>
          <w:u w:val="single"/>
        </w:rPr>
        <w:t xml:space="preserve">   20.05.2018____</w:t>
      </w:r>
    </w:p>
    <w:p w:rsidR="001D65D3" w:rsidRPr="00B732C5" w:rsidRDefault="001D65D3" w:rsidP="006555AF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заявителя)                                                                    (подпись)                                                    (дата)</w:t>
      </w:r>
    </w:p>
    <w:p w:rsidR="001D65D3" w:rsidRPr="00B732C5" w:rsidRDefault="001D65D3" w:rsidP="006555AF">
      <w:pPr>
        <w:jc w:val="both"/>
        <w:rPr>
          <w:sz w:val="24"/>
          <w:szCs w:val="24"/>
        </w:rPr>
      </w:pPr>
    </w:p>
    <w:p w:rsidR="001D65D3" w:rsidRPr="00B732C5" w:rsidRDefault="001D65D3" w:rsidP="006555AF">
      <w:pPr>
        <w:rPr>
          <w:sz w:val="24"/>
          <w:szCs w:val="24"/>
        </w:rPr>
      </w:pPr>
    </w:p>
    <w:p w:rsidR="001D65D3" w:rsidRPr="00B732C5" w:rsidRDefault="001D65D3" w:rsidP="006555AF">
      <w:r w:rsidRPr="00B732C5">
        <w:t>*Формы приобретения жилья:</w:t>
      </w:r>
    </w:p>
    <w:p w:rsidR="001D65D3" w:rsidRPr="00B732C5" w:rsidRDefault="001D65D3" w:rsidP="006555AF">
      <w:r w:rsidRPr="00B732C5">
        <w:t>1 – приобретение жилого помещения;</w:t>
      </w:r>
    </w:p>
    <w:p w:rsidR="001D65D3" w:rsidRPr="00B732C5" w:rsidRDefault="001D65D3" w:rsidP="006555AF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1D65D3" w:rsidRPr="00B732C5" w:rsidRDefault="001D65D3" w:rsidP="006555AF">
      <w:pPr>
        <w:rPr>
          <w:sz w:val="24"/>
          <w:szCs w:val="24"/>
        </w:rPr>
      </w:pPr>
    </w:p>
    <w:p w:rsidR="001D65D3" w:rsidRPr="0082659A" w:rsidRDefault="001D65D3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29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30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1D65D3" w:rsidRPr="0082659A" w:rsidRDefault="001D65D3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СНИЛС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1D65D3" w:rsidRPr="0082659A" w:rsidRDefault="001D65D3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1D65D3" w:rsidRPr="0082659A" w:rsidRDefault="001D65D3" w:rsidP="006555AF">
      <w:pPr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31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</w:p>
    <w:p w:rsidR="001D65D3" w:rsidRPr="0082659A" w:rsidRDefault="001D65D3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32" w:history="1">
        <w:r w:rsidRPr="00B732C5">
          <w:rPr>
            <w:rStyle w:val="Hyperlink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1D65D3" w:rsidRPr="00F434D4" w:rsidRDefault="001D65D3" w:rsidP="006555A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1D65D3" w:rsidRPr="00F434D4" w:rsidSect="00FA2723">
      <w:headerReference w:type="default" r:id="rId33"/>
      <w:pgSz w:w="11906" w:h="16838"/>
      <w:pgMar w:top="851" w:right="567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5D3" w:rsidRDefault="001D65D3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1D65D3" w:rsidRDefault="001D65D3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5D3" w:rsidRDefault="001D65D3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1D65D3" w:rsidRDefault="001D65D3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5D3" w:rsidRDefault="001D65D3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1D65D3" w:rsidRDefault="001D65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439F"/>
    <w:multiLevelType w:val="hybridMultilevel"/>
    <w:tmpl w:val="FCE8D9D0"/>
    <w:lvl w:ilvl="0" w:tplc="5798BC9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C563C"/>
    <w:multiLevelType w:val="hybridMultilevel"/>
    <w:tmpl w:val="04743BD2"/>
    <w:lvl w:ilvl="0" w:tplc="FB7C6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71205"/>
    <w:multiLevelType w:val="hybridMultilevel"/>
    <w:tmpl w:val="513618EE"/>
    <w:lvl w:ilvl="0" w:tplc="C4522EB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B12EDF"/>
    <w:multiLevelType w:val="hybridMultilevel"/>
    <w:tmpl w:val="315E53D4"/>
    <w:lvl w:ilvl="0" w:tplc="EE16639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1DC66B6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4150F66"/>
    <w:multiLevelType w:val="hybridMultilevel"/>
    <w:tmpl w:val="AC6C40AC"/>
    <w:lvl w:ilvl="0" w:tplc="981ACCD6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4B46432"/>
    <w:multiLevelType w:val="hybridMultilevel"/>
    <w:tmpl w:val="DFC89720"/>
    <w:lvl w:ilvl="0" w:tplc="5798BC94">
      <w:start w:val="6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7EF473B"/>
    <w:multiLevelType w:val="hybridMultilevel"/>
    <w:tmpl w:val="DA9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71F1B"/>
    <w:multiLevelType w:val="hybridMultilevel"/>
    <w:tmpl w:val="0ED443A6"/>
    <w:lvl w:ilvl="0" w:tplc="8548C5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9E3297"/>
    <w:multiLevelType w:val="hybridMultilevel"/>
    <w:tmpl w:val="03C4C266"/>
    <w:lvl w:ilvl="0" w:tplc="5798BC94">
      <w:start w:val="7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370D39C7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B707E4C"/>
    <w:multiLevelType w:val="hybridMultilevel"/>
    <w:tmpl w:val="5DB42FBC"/>
    <w:lvl w:ilvl="0" w:tplc="599A007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66535299"/>
    <w:multiLevelType w:val="hybridMultilevel"/>
    <w:tmpl w:val="0742D3D0"/>
    <w:lvl w:ilvl="0" w:tplc="FB7C6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13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8AE"/>
    <w:rsid w:val="000023AC"/>
    <w:rsid w:val="0000547C"/>
    <w:rsid w:val="000059FA"/>
    <w:rsid w:val="00011F25"/>
    <w:rsid w:val="00017569"/>
    <w:rsid w:val="00020AD3"/>
    <w:rsid w:val="000234FF"/>
    <w:rsid w:val="00024665"/>
    <w:rsid w:val="00036E41"/>
    <w:rsid w:val="0004253C"/>
    <w:rsid w:val="000426C9"/>
    <w:rsid w:val="0005512D"/>
    <w:rsid w:val="000557BC"/>
    <w:rsid w:val="00057FFC"/>
    <w:rsid w:val="00060E23"/>
    <w:rsid w:val="000646B5"/>
    <w:rsid w:val="00067A8B"/>
    <w:rsid w:val="00067BC6"/>
    <w:rsid w:val="000712BD"/>
    <w:rsid w:val="00076C07"/>
    <w:rsid w:val="00076C6A"/>
    <w:rsid w:val="0007706E"/>
    <w:rsid w:val="00080E5D"/>
    <w:rsid w:val="0008142E"/>
    <w:rsid w:val="00085BF4"/>
    <w:rsid w:val="00093596"/>
    <w:rsid w:val="00096946"/>
    <w:rsid w:val="000A19E7"/>
    <w:rsid w:val="000A2833"/>
    <w:rsid w:val="000A480E"/>
    <w:rsid w:val="000A599E"/>
    <w:rsid w:val="000B2DD1"/>
    <w:rsid w:val="000B5CEE"/>
    <w:rsid w:val="000D5EDC"/>
    <w:rsid w:val="000D6606"/>
    <w:rsid w:val="000D6745"/>
    <w:rsid w:val="000D6ABA"/>
    <w:rsid w:val="000E0C70"/>
    <w:rsid w:val="000E23D9"/>
    <w:rsid w:val="000E2E61"/>
    <w:rsid w:val="000E47E9"/>
    <w:rsid w:val="000F32B8"/>
    <w:rsid w:val="00104136"/>
    <w:rsid w:val="00105C16"/>
    <w:rsid w:val="00112E72"/>
    <w:rsid w:val="00127399"/>
    <w:rsid w:val="001372D4"/>
    <w:rsid w:val="0014494A"/>
    <w:rsid w:val="00146CBE"/>
    <w:rsid w:val="00153551"/>
    <w:rsid w:val="001540E0"/>
    <w:rsid w:val="00156243"/>
    <w:rsid w:val="00160BE3"/>
    <w:rsid w:val="00164F18"/>
    <w:rsid w:val="00171AFF"/>
    <w:rsid w:val="00172D11"/>
    <w:rsid w:val="00175BBD"/>
    <w:rsid w:val="00176D27"/>
    <w:rsid w:val="00182A35"/>
    <w:rsid w:val="0018392F"/>
    <w:rsid w:val="001901AC"/>
    <w:rsid w:val="001903E1"/>
    <w:rsid w:val="00192021"/>
    <w:rsid w:val="00196841"/>
    <w:rsid w:val="001A0125"/>
    <w:rsid w:val="001A3863"/>
    <w:rsid w:val="001A4FD2"/>
    <w:rsid w:val="001A6A87"/>
    <w:rsid w:val="001B5207"/>
    <w:rsid w:val="001B5871"/>
    <w:rsid w:val="001B637C"/>
    <w:rsid w:val="001C542A"/>
    <w:rsid w:val="001D0AB7"/>
    <w:rsid w:val="001D1586"/>
    <w:rsid w:val="001D23E8"/>
    <w:rsid w:val="001D284E"/>
    <w:rsid w:val="001D2C3D"/>
    <w:rsid w:val="001D65D3"/>
    <w:rsid w:val="001D7E83"/>
    <w:rsid w:val="001E0FF8"/>
    <w:rsid w:val="001E1D88"/>
    <w:rsid w:val="001E343B"/>
    <w:rsid w:val="001E4483"/>
    <w:rsid w:val="001E44FE"/>
    <w:rsid w:val="001F053F"/>
    <w:rsid w:val="001F1E45"/>
    <w:rsid w:val="0020040F"/>
    <w:rsid w:val="00202CFB"/>
    <w:rsid w:val="00203511"/>
    <w:rsid w:val="002109F6"/>
    <w:rsid w:val="00212792"/>
    <w:rsid w:val="00212D7E"/>
    <w:rsid w:val="002143A2"/>
    <w:rsid w:val="00214DC7"/>
    <w:rsid w:val="00217498"/>
    <w:rsid w:val="002308A3"/>
    <w:rsid w:val="0023148E"/>
    <w:rsid w:val="00231546"/>
    <w:rsid w:val="002325D1"/>
    <w:rsid w:val="0023721D"/>
    <w:rsid w:val="00256CAB"/>
    <w:rsid w:val="0026180E"/>
    <w:rsid w:val="00281E36"/>
    <w:rsid w:val="00282325"/>
    <w:rsid w:val="002823C1"/>
    <w:rsid w:val="0028556F"/>
    <w:rsid w:val="00291734"/>
    <w:rsid w:val="00295D6B"/>
    <w:rsid w:val="002A210D"/>
    <w:rsid w:val="002A44B2"/>
    <w:rsid w:val="002A4F2C"/>
    <w:rsid w:val="002A6EE5"/>
    <w:rsid w:val="002B189D"/>
    <w:rsid w:val="002B5D0E"/>
    <w:rsid w:val="002B68B4"/>
    <w:rsid w:val="002B7388"/>
    <w:rsid w:val="002C1CB7"/>
    <w:rsid w:val="002C266C"/>
    <w:rsid w:val="002C4AE7"/>
    <w:rsid w:val="002D3B28"/>
    <w:rsid w:val="002D5BC4"/>
    <w:rsid w:val="002D7B57"/>
    <w:rsid w:val="002E0B6D"/>
    <w:rsid w:val="002E2AF5"/>
    <w:rsid w:val="002E49E5"/>
    <w:rsid w:val="002E623E"/>
    <w:rsid w:val="002F3C03"/>
    <w:rsid w:val="002F4D26"/>
    <w:rsid w:val="002F511C"/>
    <w:rsid w:val="00300B8F"/>
    <w:rsid w:val="00303E7E"/>
    <w:rsid w:val="00304BAF"/>
    <w:rsid w:val="00314412"/>
    <w:rsid w:val="003170E9"/>
    <w:rsid w:val="0032511D"/>
    <w:rsid w:val="003261AD"/>
    <w:rsid w:val="00327670"/>
    <w:rsid w:val="00331353"/>
    <w:rsid w:val="0033562C"/>
    <w:rsid w:val="003363CA"/>
    <w:rsid w:val="00341943"/>
    <w:rsid w:val="00344F37"/>
    <w:rsid w:val="003478BD"/>
    <w:rsid w:val="00350F14"/>
    <w:rsid w:val="003556B7"/>
    <w:rsid w:val="00360652"/>
    <w:rsid w:val="003606C0"/>
    <w:rsid w:val="00376E5E"/>
    <w:rsid w:val="0038114C"/>
    <w:rsid w:val="0038449A"/>
    <w:rsid w:val="00386327"/>
    <w:rsid w:val="00391BAB"/>
    <w:rsid w:val="00391D42"/>
    <w:rsid w:val="0039581B"/>
    <w:rsid w:val="003A2B9E"/>
    <w:rsid w:val="003A3C68"/>
    <w:rsid w:val="003A575C"/>
    <w:rsid w:val="003A5FF2"/>
    <w:rsid w:val="003B6448"/>
    <w:rsid w:val="003C0258"/>
    <w:rsid w:val="003C0EA0"/>
    <w:rsid w:val="003C6008"/>
    <w:rsid w:val="003C7146"/>
    <w:rsid w:val="003E0BB3"/>
    <w:rsid w:val="003E0F4E"/>
    <w:rsid w:val="003E1D1C"/>
    <w:rsid w:val="003E49BF"/>
    <w:rsid w:val="003F5158"/>
    <w:rsid w:val="003F60A9"/>
    <w:rsid w:val="003F65C6"/>
    <w:rsid w:val="00401D9C"/>
    <w:rsid w:val="004020C4"/>
    <w:rsid w:val="00403333"/>
    <w:rsid w:val="00405EB8"/>
    <w:rsid w:val="00410F0E"/>
    <w:rsid w:val="00411597"/>
    <w:rsid w:val="00412DB5"/>
    <w:rsid w:val="0041377F"/>
    <w:rsid w:val="004142B7"/>
    <w:rsid w:val="00415CF4"/>
    <w:rsid w:val="00415F38"/>
    <w:rsid w:val="00416E9D"/>
    <w:rsid w:val="00417114"/>
    <w:rsid w:val="0041798D"/>
    <w:rsid w:val="00422D3A"/>
    <w:rsid w:val="004256BB"/>
    <w:rsid w:val="00425DAC"/>
    <w:rsid w:val="004307BF"/>
    <w:rsid w:val="00435458"/>
    <w:rsid w:val="0043613B"/>
    <w:rsid w:val="00436C4E"/>
    <w:rsid w:val="00437D5A"/>
    <w:rsid w:val="0044146B"/>
    <w:rsid w:val="00442C53"/>
    <w:rsid w:val="00443D34"/>
    <w:rsid w:val="004461ED"/>
    <w:rsid w:val="00447688"/>
    <w:rsid w:val="0045481D"/>
    <w:rsid w:val="00457678"/>
    <w:rsid w:val="004635F4"/>
    <w:rsid w:val="00470240"/>
    <w:rsid w:val="00470E85"/>
    <w:rsid w:val="0047150D"/>
    <w:rsid w:val="004719AC"/>
    <w:rsid w:val="00475E63"/>
    <w:rsid w:val="0048154F"/>
    <w:rsid w:val="00482846"/>
    <w:rsid w:val="004904E5"/>
    <w:rsid w:val="00491ADF"/>
    <w:rsid w:val="00494CEC"/>
    <w:rsid w:val="00497A36"/>
    <w:rsid w:val="00497B05"/>
    <w:rsid w:val="004A1933"/>
    <w:rsid w:val="004A2ACA"/>
    <w:rsid w:val="004A32E8"/>
    <w:rsid w:val="004B1CD8"/>
    <w:rsid w:val="004B62E6"/>
    <w:rsid w:val="004C0245"/>
    <w:rsid w:val="004C0BC4"/>
    <w:rsid w:val="004C210E"/>
    <w:rsid w:val="004C231E"/>
    <w:rsid w:val="004D120B"/>
    <w:rsid w:val="004D4E82"/>
    <w:rsid w:val="004D602A"/>
    <w:rsid w:val="004E1A68"/>
    <w:rsid w:val="004E3FE6"/>
    <w:rsid w:val="004E4B4E"/>
    <w:rsid w:val="004F238D"/>
    <w:rsid w:val="00500446"/>
    <w:rsid w:val="00502163"/>
    <w:rsid w:val="00503CD9"/>
    <w:rsid w:val="005054C1"/>
    <w:rsid w:val="00507DF0"/>
    <w:rsid w:val="00510061"/>
    <w:rsid w:val="005128A3"/>
    <w:rsid w:val="00514629"/>
    <w:rsid w:val="005148F9"/>
    <w:rsid w:val="00516A2E"/>
    <w:rsid w:val="0052044D"/>
    <w:rsid w:val="00520C4D"/>
    <w:rsid w:val="0052131A"/>
    <w:rsid w:val="005217EA"/>
    <w:rsid w:val="00533E98"/>
    <w:rsid w:val="005367B1"/>
    <w:rsid w:val="00536B4A"/>
    <w:rsid w:val="00537543"/>
    <w:rsid w:val="00545F33"/>
    <w:rsid w:val="005478E6"/>
    <w:rsid w:val="005513A3"/>
    <w:rsid w:val="00552A69"/>
    <w:rsid w:val="005647A3"/>
    <w:rsid w:val="00577D59"/>
    <w:rsid w:val="005811F5"/>
    <w:rsid w:val="0058144A"/>
    <w:rsid w:val="005929C5"/>
    <w:rsid w:val="00596C37"/>
    <w:rsid w:val="005A7C2D"/>
    <w:rsid w:val="005B06B5"/>
    <w:rsid w:val="005B0BDC"/>
    <w:rsid w:val="005B34F9"/>
    <w:rsid w:val="005B3D22"/>
    <w:rsid w:val="005B49BB"/>
    <w:rsid w:val="005C22D7"/>
    <w:rsid w:val="005C6693"/>
    <w:rsid w:val="005D67AC"/>
    <w:rsid w:val="005E7FF1"/>
    <w:rsid w:val="00610236"/>
    <w:rsid w:val="00611143"/>
    <w:rsid w:val="0061346D"/>
    <w:rsid w:val="006204BA"/>
    <w:rsid w:val="00621586"/>
    <w:rsid w:val="00624F3E"/>
    <w:rsid w:val="0062719E"/>
    <w:rsid w:val="00637561"/>
    <w:rsid w:val="0064025A"/>
    <w:rsid w:val="00647AFD"/>
    <w:rsid w:val="00650291"/>
    <w:rsid w:val="00651260"/>
    <w:rsid w:val="006555AF"/>
    <w:rsid w:val="00657C19"/>
    <w:rsid w:val="00657FB3"/>
    <w:rsid w:val="006631C7"/>
    <w:rsid w:val="00667BD7"/>
    <w:rsid w:val="00673D59"/>
    <w:rsid w:val="00676930"/>
    <w:rsid w:val="006769BE"/>
    <w:rsid w:val="00687EA5"/>
    <w:rsid w:val="006905ED"/>
    <w:rsid w:val="006915F5"/>
    <w:rsid w:val="00694127"/>
    <w:rsid w:val="0069415C"/>
    <w:rsid w:val="0069505E"/>
    <w:rsid w:val="006956A7"/>
    <w:rsid w:val="006957D4"/>
    <w:rsid w:val="0069589B"/>
    <w:rsid w:val="00695B8A"/>
    <w:rsid w:val="006A5230"/>
    <w:rsid w:val="006B01BC"/>
    <w:rsid w:val="006B3BFD"/>
    <w:rsid w:val="006B4655"/>
    <w:rsid w:val="006B46F3"/>
    <w:rsid w:val="006C187D"/>
    <w:rsid w:val="006D2B99"/>
    <w:rsid w:val="006D4B52"/>
    <w:rsid w:val="006D4C42"/>
    <w:rsid w:val="006D5C02"/>
    <w:rsid w:val="006D64A5"/>
    <w:rsid w:val="006E0AFC"/>
    <w:rsid w:val="006E316C"/>
    <w:rsid w:val="006E319E"/>
    <w:rsid w:val="006E5FFA"/>
    <w:rsid w:val="006E6D2B"/>
    <w:rsid w:val="006F1DAB"/>
    <w:rsid w:val="006F3F57"/>
    <w:rsid w:val="006F6641"/>
    <w:rsid w:val="007007C4"/>
    <w:rsid w:val="00701C39"/>
    <w:rsid w:val="00705DAC"/>
    <w:rsid w:val="00714008"/>
    <w:rsid w:val="00714986"/>
    <w:rsid w:val="00715027"/>
    <w:rsid w:val="007250D3"/>
    <w:rsid w:val="00726EE6"/>
    <w:rsid w:val="007271E4"/>
    <w:rsid w:val="007307F1"/>
    <w:rsid w:val="00732A42"/>
    <w:rsid w:val="0073351C"/>
    <w:rsid w:val="0073387B"/>
    <w:rsid w:val="0073778E"/>
    <w:rsid w:val="00740BD1"/>
    <w:rsid w:val="007413AC"/>
    <w:rsid w:val="007449E0"/>
    <w:rsid w:val="00745CA9"/>
    <w:rsid w:val="0075030B"/>
    <w:rsid w:val="00752299"/>
    <w:rsid w:val="007566F7"/>
    <w:rsid w:val="00760B99"/>
    <w:rsid w:val="00760DEE"/>
    <w:rsid w:val="00761B1B"/>
    <w:rsid w:val="00773C4F"/>
    <w:rsid w:val="007761D6"/>
    <w:rsid w:val="00777096"/>
    <w:rsid w:val="00780364"/>
    <w:rsid w:val="00782D27"/>
    <w:rsid w:val="00783C6A"/>
    <w:rsid w:val="00784B3E"/>
    <w:rsid w:val="007A0B9B"/>
    <w:rsid w:val="007A277F"/>
    <w:rsid w:val="007A28B5"/>
    <w:rsid w:val="007A3022"/>
    <w:rsid w:val="007A37F1"/>
    <w:rsid w:val="007B190E"/>
    <w:rsid w:val="007B5B1E"/>
    <w:rsid w:val="007B7BFC"/>
    <w:rsid w:val="007C0FD4"/>
    <w:rsid w:val="007C10F8"/>
    <w:rsid w:val="007C2BAD"/>
    <w:rsid w:val="007C5F5B"/>
    <w:rsid w:val="007D3735"/>
    <w:rsid w:val="007D4B6A"/>
    <w:rsid w:val="007E1D94"/>
    <w:rsid w:val="007E2077"/>
    <w:rsid w:val="007E44FF"/>
    <w:rsid w:val="007E5797"/>
    <w:rsid w:val="007F23AB"/>
    <w:rsid w:val="007F344D"/>
    <w:rsid w:val="007F4D2C"/>
    <w:rsid w:val="007F6DE1"/>
    <w:rsid w:val="00804B01"/>
    <w:rsid w:val="00817282"/>
    <w:rsid w:val="00817458"/>
    <w:rsid w:val="0081778B"/>
    <w:rsid w:val="0082190B"/>
    <w:rsid w:val="008245D4"/>
    <w:rsid w:val="0082659A"/>
    <w:rsid w:val="00831843"/>
    <w:rsid w:val="00832554"/>
    <w:rsid w:val="00834907"/>
    <w:rsid w:val="008354D0"/>
    <w:rsid w:val="00837DCD"/>
    <w:rsid w:val="00840467"/>
    <w:rsid w:val="00840A40"/>
    <w:rsid w:val="00844450"/>
    <w:rsid w:val="00845D8A"/>
    <w:rsid w:val="00850331"/>
    <w:rsid w:val="0085116A"/>
    <w:rsid w:val="00851DF1"/>
    <w:rsid w:val="00860910"/>
    <w:rsid w:val="00862AE8"/>
    <w:rsid w:val="0086464D"/>
    <w:rsid w:val="008657BA"/>
    <w:rsid w:val="0087505F"/>
    <w:rsid w:val="0087529F"/>
    <w:rsid w:val="00876086"/>
    <w:rsid w:val="008762D6"/>
    <w:rsid w:val="008768AE"/>
    <w:rsid w:val="0088082C"/>
    <w:rsid w:val="0088252A"/>
    <w:rsid w:val="00887361"/>
    <w:rsid w:val="00887B0B"/>
    <w:rsid w:val="008A1896"/>
    <w:rsid w:val="008A1AA7"/>
    <w:rsid w:val="008A2099"/>
    <w:rsid w:val="008A378B"/>
    <w:rsid w:val="008A50A9"/>
    <w:rsid w:val="008A5920"/>
    <w:rsid w:val="008B0D9A"/>
    <w:rsid w:val="008B3D8C"/>
    <w:rsid w:val="008B4683"/>
    <w:rsid w:val="008C1DFB"/>
    <w:rsid w:val="008C208C"/>
    <w:rsid w:val="008C30E2"/>
    <w:rsid w:val="008C4723"/>
    <w:rsid w:val="008C5CFE"/>
    <w:rsid w:val="008C5F3A"/>
    <w:rsid w:val="008D0B01"/>
    <w:rsid w:val="008D331D"/>
    <w:rsid w:val="008E18DB"/>
    <w:rsid w:val="008E7861"/>
    <w:rsid w:val="008F046F"/>
    <w:rsid w:val="008F45FD"/>
    <w:rsid w:val="008F4A8F"/>
    <w:rsid w:val="00905B22"/>
    <w:rsid w:val="00906A0D"/>
    <w:rsid w:val="009140E5"/>
    <w:rsid w:val="00915BA8"/>
    <w:rsid w:val="00917053"/>
    <w:rsid w:val="00917E6F"/>
    <w:rsid w:val="0092762B"/>
    <w:rsid w:val="00930310"/>
    <w:rsid w:val="00932B71"/>
    <w:rsid w:val="00935858"/>
    <w:rsid w:val="00951E4E"/>
    <w:rsid w:val="00955423"/>
    <w:rsid w:val="0095714C"/>
    <w:rsid w:val="00966E89"/>
    <w:rsid w:val="00967B24"/>
    <w:rsid w:val="00974CD9"/>
    <w:rsid w:val="00980A6E"/>
    <w:rsid w:val="00990292"/>
    <w:rsid w:val="00993759"/>
    <w:rsid w:val="00995669"/>
    <w:rsid w:val="00995731"/>
    <w:rsid w:val="00997BBA"/>
    <w:rsid w:val="009A0326"/>
    <w:rsid w:val="009A19F8"/>
    <w:rsid w:val="009A5C71"/>
    <w:rsid w:val="009A602A"/>
    <w:rsid w:val="009B07E9"/>
    <w:rsid w:val="009B1F6F"/>
    <w:rsid w:val="009B329A"/>
    <w:rsid w:val="009C0D9A"/>
    <w:rsid w:val="009C5C49"/>
    <w:rsid w:val="009D051F"/>
    <w:rsid w:val="009D469C"/>
    <w:rsid w:val="009D5459"/>
    <w:rsid w:val="009D7634"/>
    <w:rsid w:val="009E6C9E"/>
    <w:rsid w:val="009F0A6B"/>
    <w:rsid w:val="009F1E82"/>
    <w:rsid w:val="009F39D7"/>
    <w:rsid w:val="009F6D06"/>
    <w:rsid w:val="009F6FA7"/>
    <w:rsid w:val="009F723E"/>
    <w:rsid w:val="00A0405B"/>
    <w:rsid w:val="00A04ABD"/>
    <w:rsid w:val="00A11191"/>
    <w:rsid w:val="00A14B4E"/>
    <w:rsid w:val="00A23D90"/>
    <w:rsid w:val="00A24147"/>
    <w:rsid w:val="00A24FDD"/>
    <w:rsid w:val="00A25998"/>
    <w:rsid w:val="00A26947"/>
    <w:rsid w:val="00A306F3"/>
    <w:rsid w:val="00A339FE"/>
    <w:rsid w:val="00A40F49"/>
    <w:rsid w:val="00A43422"/>
    <w:rsid w:val="00A43C1D"/>
    <w:rsid w:val="00A457C5"/>
    <w:rsid w:val="00A46851"/>
    <w:rsid w:val="00A53555"/>
    <w:rsid w:val="00A53AFA"/>
    <w:rsid w:val="00A53C58"/>
    <w:rsid w:val="00A646BE"/>
    <w:rsid w:val="00A67635"/>
    <w:rsid w:val="00A70296"/>
    <w:rsid w:val="00A706BE"/>
    <w:rsid w:val="00A70864"/>
    <w:rsid w:val="00A74FCE"/>
    <w:rsid w:val="00A820A8"/>
    <w:rsid w:val="00A82CB9"/>
    <w:rsid w:val="00A838FE"/>
    <w:rsid w:val="00A87F82"/>
    <w:rsid w:val="00A902DD"/>
    <w:rsid w:val="00A97522"/>
    <w:rsid w:val="00AA07AD"/>
    <w:rsid w:val="00AA124E"/>
    <w:rsid w:val="00AA3493"/>
    <w:rsid w:val="00AA6C0B"/>
    <w:rsid w:val="00AB2CC6"/>
    <w:rsid w:val="00AB37BE"/>
    <w:rsid w:val="00AB415D"/>
    <w:rsid w:val="00AB441C"/>
    <w:rsid w:val="00AC23A3"/>
    <w:rsid w:val="00AC3DD0"/>
    <w:rsid w:val="00AD5B6B"/>
    <w:rsid w:val="00AD5F4B"/>
    <w:rsid w:val="00AE05AD"/>
    <w:rsid w:val="00AE5906"/>
    <w:rsid w:val="00AE606F"/>
    <w:rsid w:val="00AF5765"/>
    <w:rsid w:val="00AF7866"/>
    <w:rsid w:val="00B02547"/>
    <w:rsid w:val="00B0595D"/>
    <w:rsid w:val="00B06649"/>
    <w:rsid w:val="00B06717"/>
    <w:rsid w:val="00B07107"/>
    <w:rsid w:val="00B147F9"/>
    <w:rsid w:val="00B169C1"/>
    <w:rsid w:val="00B211E5"/>
    <w:rsid w:val="00B26D8F"/>
    <w:rsid w:val="00B31467"/>
    <w:rsid w:val="00B347A0"/>
    <w:rsid w:val="00B35751"/>
    <w:rsid w:val="00B35945"/>
    <w:rsid w:val="00B40E64"/>
    <w:rsid w:val="00B45BC8"/>
    <w:rsid w:val="00B46E23"/>
    <w:rsid w:val="00B575DB"/>
    <w:rsid w:val="00B62209"/>
    <w:rsid w:val="00B62C5B"/>
    <w:rsid w:val="00B732C5"/>
    <w:rsid w:val="00B76ED3"/>
    <w:rsid w:val="00B80088"/>
    <w:rsid w:val="00B82289"/>
    <w:rsid w:val="00B857EB"/>
    <w:rsid w:val="00B8658F"/>
    <w:rsid w:val="00B8693A"/>
    <w:rsid w:val="00B976FE"/>
    <w:rsid w:val="00BA0540"/>
    <w:rsid w:val="00BA2995"/>
    <w:rsid w:val="00BA587D"/>
    <w:rsid w:val="00BB0956"/>
    <w:rsid w:val="00BB127C"/>
    <w:rsid w:val="00BB1DBF"/>
    <w:rsid w:val="00BB2BFA"/>
    <w:rsid w:val="00BB37E1"/>
    <w:rsid w:val="00BB5025"/>
    <w:rsid w:val="00BC14CA"/>
    <w:rsid w:val="00BC188A"/>
    <w:rsid w:val="00BC2BED"/>
    <w:rsid w:val="00BC3DE2"/>
    <w:rsid w:val="00BC3EA7"/>
    <w:rsid w:val="00BD08C5"/>
    <w:rsid w:val="00BE1305"/>
    <w:rsid w:val="00BE3BF1"/>
    <w:rsid w:val="00BE6308"/>
    <w:rsid w:val="00BE7C4A"/>
    <w:rsid w:val="00BF0291"/>
    <w:rsid w:val="00BF0872"/>
    <w:rsid w:val="00BF44FB"/>
    <w:rsid w:val="00C01425"/>
    <w:rsid w:val="00C0273B"/>
    <w:rsid w:val="00C0519D"/>
    <w:rsid w:val="00C14DCC"/>
    <w:rsid w:val="00C1746E"/>
    <w:rsid w:val="00C2170C"/>
    <w:rsid w:val="00C23A5A"/>
    <w:rsid w:val="00C23DEC"/>
    <w:rsid w:val="00C2612D"/>
    <w:rsid w:val="00C30989"/>
    <w:rsid w:val="00C33098"/>
    <w:rsid w:val="00C34188"/>
    <w:rsid w:val="00C4429D"/>
    <w:rsid w:val="00C505A2"/>
    <w:rsid w:val="00C53A6F"/>
    <w:rsid w:val="00C54FC6"/>
    <w:rsid w:val="00C60125"/>
    <w:rsid w:val="00C65B50"/>
    <w:rsid w:val="00C67724"/>
    <w:rsid w:val="00C74A85"/>
    <w:rsid w:val="00C80EE6"/>
    <w:rsid w:val="00C82DB0"/>
    <w:rsid w:val="00C865C7"/>
    <w:rsid w:val="00C8663F"/>
    <w:rsid w:val="00C92D03"/>
    <w:rsid w:val="00C93A99"/>
    <w:rsid w:val="00C9782E"/>
    <w:rsid w:val="00CA33C9"/>
    <w:rsid w:val="00CA6688"/>
    <w:rsid w:val="00CB08CE"/>
    <w:rsid w:val="00CB0C95"/>
    <w:rsid w:val="00CC7A6B"/>
    <w:rsid w:val="00CC7D63"/>
    <w:rsid w:val="00CD04EF"/>
    <w:rsid w:val="00CD3586"/>
    <w:rsid w:val="00CD76EE"/>
    <w:rsid w:val="00CD77A5"/>
    <w:rsid w:val="00CE1D94"/>
    <w:rsid w:val="00CE20C8"/>
    <w:rsid w:val="00CE51BD"/>
    <w:rsid w:val="00CF1CA3"/>
    <w:rsid w:val="00D039DD"/>
    <w:rsid w:val="00D05CCD"/>
    <w:rsid w:val="00D12239"/>
    <w:rsid w:val="00D12BEF"/>
    <w:rsid w:val="00D146B5"/>
    <w:rsid w:val="00D1696E"/>
    <w:rsid w:val="00D17AD9"/>
    <w:rsid w:val="00D22638"/>
    <w:rsid w:val="00D2490B"/>
    <w:rsid w:val="00D25728"/>
    <w:rsid w:val="00D264AE"/>
    <w:rsid w:val="00D269CA"/>
    <w:rsid w:val="00D27A80"/>
    <w:rsid w:val="00D300AA"/>
    <w:rsid w:val="00D320F8"/>
    <w:rsid w:val="00D32962"/>
    <w:rsid w:val="00D365D2"/>
    <w:rsid w:val="00D372DA"/>
    <w:rsid w:val="00D42585"/>
    <w:rsid w:val="00D43C9E"/>
    <w:rsid w:val="00D43D53"/>
    <w:rsid w:val="00D47672"/>
    <w:rsid w:val="00D55503"/>
    <w:rsid w:val="00D5677F"/>
    <w:rsid w:val="00D60899"/>
    <w:rsid w:val="00D669C0"/>
    <w:rsid w:val="00D71905"/>
    <w:rsid w:val="00D742A3"/>
    <w:rsid w:val="00D81923"/>
    <w:rsid w:val="00D861F5"/>
    <w:rsid w:val="00D86D40"/>
    <w:rsid w:val="00D91E3F"/>
    <w:rsid w:val="00D91F4F"/>
    <w:rsid w:val="00D9294A"/>
    <w:rsid w:val="00D95E8D"/>
    <w:rsid w:val="00D97763"/>
    <w:rsid w:val="00DA6B94"/>
    <w:rsid w:val="00DB6E40"/>
    <w:rsid w:val="00DC5DC0"/>
    <w:rsid w:val="00DC6FDC"/>
    <w:rsid w:val="00DC7D22"/>
    <w:rsid w:val="00DC7E80"/>
    <w:rsid w:val="00DD1CAD"/>
    <w:rsid w:val="00DD7D91"/>
    <w:rsid w:val="00DE4085"/>
    <w:rsid w:val="00DE493C"/>
    <w:rsid w:val="00DE5849"/>
    <w:rsid w:val="00DE64B2"/>
    <w:rsid w:val="00DE6F25"/>
    <w:rsid w:val="00DF2DCD"/>
    <w:rsid w:val="00DF5A72"/>
    <w:rsid w:val="00E02488"/>
    <w:rsid w:val="00E04805"/>
    <w:rsid w:val="00E04E41"/>
    <w:rsid w:val="00E13FFB"/>
    <w:rsid w:val="00E14113"/>
    <w:rsid w:val="00E1487B"/>
    <w:rsid w:val="00E15C81"/>
    <w:rsid w:val="00E2174B"/>
    <w:rsid w:val="00E3002A"/>
    <w:rsid w:val="00E319CC"/>
    <w:rsid w:val="00E34535"/>
    <w:rsid w:val="00E37079"/>
    <w:rsid w:val="00E41937"/>
    <w:rsid w:val="00E446F1"/>
    <w:rsid w:val="00E469BD"/>
    <w:rsid w:val="00E47D43"/>
    <w:rsid w:val="00E545A8"/>
    <w:rsid w:val="00E60DC2"/>
    <w:rsid w:val="00E611A5"/>
    <w:rsid w:val="00E67981"/>
    <w:rsid w:val="00E72E76"/>
    <w:rsid w:val="00E76053"/>
    <w:rsid w:val="00E76C42"/>
    <w:rsid w:val="00E77E46"/>
    <w:rsid w:val="00E8078E"/>
    <w:rsid w:val="00E854AE"/>
    <w:rsid w:val="00E86526"/>
    <w:rsid w:val="00E902FC"/>
    <w:rsid w:val="00E903FF"/>
    <w:rsid w:val="00E943F4"/>
    <w:rsid w:val="00E96B5D"/>
    <w:rsid w:val="00E9745B"/>
    <w:rsid w:val="00E97E6D"/>
    <w:rsid w:val="00EA102A"/>
    <w:rsid w:val="00EA1AA5"/>
    <w:rsid w:val="00EA7BD6"/>
    <w:rsid w:val="00EB3D3C"/>
    <w:rsid w:val="00EC413B"/>
    <w:rsid w:val="00EC4761"/>
    <w:rsid w:val="00EC65D6"/>
    <w:rsid w:val="00EC764A"/>
    <w:rsid w:val="00ED15AC"/>
    <w:rsid w:val="00ED45DF"/>
    <w:rsid w:val="00ED52A9"/>
    <w:rsid w:val="00ED7E28"/>
    <w:rsid w:val="00EE1424"/>
    <w:rsid w:val="00EE2732"/>
    <w:rsid w:val="00EE4F20"/>
    <w:rsid w:val="00EE65E5"/>
    <w:rsid w:val="00EE6821"/>
    <w:rsid w:val="00EF090A"/>
    <w:rsid w:val="00EF27CE"/>
    <w:rsid w:val="00EF47CE"/>
    <w:rsid w:val="00EF5CB1"/>
    <w:rsid w:val="00EF6103"/>
    <w:rsid w:val="00F02AE2"/>
    <w:rsid w:val="00F05E79"/>
    <w:rsid w:val="00F0799A"/>
    <w:rsid w:val="00F130B3"/>
    <w:rsid w:val="00F14453"/>
    <w:rsid w:val="00F168C4"/>
    <w:rsid w:val="00F2561C"/>
    <w:rsid w:val="00F319B3"/>
    <w:rsid w:val="00F368BC"/>
    <w:rsid w:val="00F36A7D"/>
    <w:rsid w:val="00F434D4"/>
    <w:rsid w:val="00F5299F"/>
    <w:rsid w:val="00F578BE"/>
    <w:rsid w:val="00F71416"/>
    <w:rsid w:val="00F80BFA"/>
    <w:rsid w:val="00F81DBE"/>
    <w:rsid w:val="00F84092"/>
    <w:rsid w:val="00F8537C"/>
    <w:rsid w:val="00F919E3"/>
    <w:rsid w:val="00F92918"/>
    <w:rsid w:val="00F964B5"/>
    <w:rsid w:val="00F976B6"/>
    <w:rsid w:val="00FA093B"/>
    <w:rsid w:val="00FA2723"/>
    <w:rsid w:val="00FA3D2A"/>
    <w:rsid w:val="00FA4329"/>
    <w:rsid w:val="00FA4834"/>
    <w:rsid w:val="00FB2B71"/>
    <w:rsid w:val="00FB7B42"/>
    <w:rsid w:val="00FC01B1"/>
    <w:rsid w:val="00FC76E3"/>
    <w:rsid w:val="00FD4D43"/>
    <w:rsid w:val="00FD6903"/>
    <w:rsid w:val="00FE0D01"/>
    <w:rsid w:val="00FE1A50"/>
    <w:rsid w:val="00FE379D"/>
    <w:rsid w:val="00FE3BB3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7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7670"/>
    <w:pPr>
      <w:keepNext/>
      <w:jc w:val="center"/>
      <w:outlineLvl w:val="0"/>
    </w:pPr>
    <w:rPr>
      <w:rFonts w:ascii="Cambria" w:hAnsi="Cambria"/>
      <w:b/>
      <w:kern w:val="32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7670"/>
    <w:pPr>
      <w:keepNext/>
      <w:jc w:val="center"/>
      <w:outlineLvl w:val="1"/>
    </w:pPr>
    <w:rPr>
      <w:rFonts w:ascii="Cambria" w:hAnsi="Cambria"/>
      <w:b/>
      <w:i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7670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7670"/>
    <w:rPr>
      <w:rFonts w:ascii="Cambria" w:hAnsi="Cambria" w:cs="Times New Roman"/>
      <w:b/>
      <w:i/>
      <w:sz w:val="28"/>
    </w:rPr>
  </w:style>
  <w:style w:type="paragraph" w:styleId="NoSpacing">
    <w:name w:val="No Spacing"/>
    <w:uiPriority w:val="99"/>
    <w:qFormat/>
    <w:rsid w:val="006957D4"/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6957D4"/>
    <w:pPr>
      <w:spacing w:before="100" w:beforeAutospacing="1" w:after="119"/>
    </w:pPr>
    <w:rPr>
      <w:sz w:val="24"/>
      <w:szCs w:val="24"/>
    </w:rPr>
  </w:style>
  <w:style w:type="table" w:styleId="TableGrid">
    <w:name w:val="Table Grid"/>
    <w:basedOn w:val="TableNormal"/>
    <w:uiPriority w:val="99"/>
    <w:rsid w:val="006957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BlockQuotation">
    <w:name w:val="Block Quotation"/>
    <w:basedOn w:val="Normal"/>
    <w:uiPriority w:val="99"/>
    <w:rsid w:val="00CE51B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007C4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07C4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7007C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007C4"/>
    <w:rPr>
      <w:rFonts w:ascii="Tahoma" w:hAnsi="Tahoma" w:cs="Times New Roman"/>
      <w:sz w:val="16"/>
    </w:rPr>
  </w:style>
  <w:style w:type="paragraph" w:customStyle="1" w:styleId="ConsTitle">
    <w:name w:val="ConsTitle"/>
    <w:uiPriority w:val="99"/>
    <w:rsid w:val="003261A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ListParagraph">
    <w:name w:val="List Paragraph"/>
    <w:basedOn w:val="Normal"/>
    <w:uiPriority w:val="99"/>
    <w:qFormat/>
    <w:rsid w:val="004F238D"/>
    <w:pPr>
      <w:ind w:left="720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4F238D"/>
    <w:rPr>
      <w:rFonts w:cs="Times New Roman"/>
      <w:color w:val="0000FF"/>
      <w:u w:val="single"/>
    </w:rPr>
  </w:style>
  <w:style w:type="paragraph" w:customStyle="1" w:styleId="2">
    <w:name w:val="Знак2 Знак Знак Знак Знак Знак"/>
    <w:basedOn w:val="Normal"/>
    <w:uiPriority w:val="99"/>
    <w:rsid w:val="00360652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link w:val="ConsPlusNonformat0"/>
    <w:uiPriority w:val="99"/>
    <w:rsid w:val="002F3C0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">
    <w:name w:val="Таблицы (моноширинный)"/>
    <w:basedOn w:val="Normal"/>
    <w:next w:val="Normal"/>
    <w:uiPriority w:val="99"/>
    <w:rsid w:val="002F3C03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0">
    <w:name w:val="Гипертекстовая ссылка"/>
    <w:uiPriority w:val="99"/>
    <w:rsid w:val="00BE6308"/>
    <w:rPr>
      <w:color w:val="008000"/>
      <w:u w:val="single"/>
    </w:rPr>
  </w:style>
  <w:style w:type="character" w:customStyle="1" w:styleId="ConsPlusNonformat0">
    <w:name w:val="ConsPlusNonformat Знак"/>
    <w:link w:val="ConsPlusNonformat"/>
    <w:uiPriority w:val="99"/>
    <w:locked/>
    <w:rsid w:val="00BE6308"/>
    <w:rPr>
      <w:rFonts w:ascii="Courier New" w:hAnsi="Courier New"/>
      <w:sz w:val="22"/>
      <w:lang w:val="ru-RU" w:eastAsia="ru-RU"/>
    </w:rPr>
  </w:style>
  <w:style w:type="character" w:customStyle="1" w:styleId="a1">
    <w:name w:val="Цветовое выделение"/>
    <w:uiPriority w:val="99"/>
    <w:rsid w:val="00BE6308"/>
    <w:rPr>
      <w:b/>
      <w:color w:val="26282F"/>
    </w:rPr>
  </w:style>
  <w:style w:type="paragraph" w:customStyle="1" w:styleId="a2">
    <w:name w:val="Нормальный (таблица)"/>
    <w:basedOn w:val="Normal"/>
    <w:next w:val="Normal"/>
    <w:uiPriority w:val="99"/>
    <w:rsid w:val="00BE630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://www.gosuslugi.ru" TargetMode="External"/><Relationship Id="rId26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uslugi.ru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hyperlink" Target="http://www.gosuslugi.ru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http://www.gosuslugi.ru" TargetMode="External"/><Relationship Id="rId29" Type="http://schemas.openxmlformats.org/officeDocument/2006/relationships/hyperlink" Target="http://www.gosuslug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7433448.14000" TargetMode="External"/><Relationship Id="rId24" Type="http://schemas.openxmlformats.org/officeDocument/2006/relationships/hyperlink" Target="garantF1://27433448.14000" TargetMode="External"/><Relationship Id="rId32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http://www.gosuslugi.ru" TargetMode="External"/><Relationship Id="rId28" Type="http://schemas.openxmlformats.org/officeDocument/2006/relationships/hyperlink" Target="http://www.gosuslugi.ru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://www.gosuslugi.ru" TargetMode="External"/><Relationship Id="rId31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://www.gosuslugi.ru" TargetMode="External"/><Relationship Id="rId27" Type="http://schemas.openxmlformats.org/officeDocument/2006/relationships/hyperlink" Target="http://www.gosuslugi.ru" TargetMode="External"/><Relationship Id="rId30" Type="http://schemas.openxmlformats.org/officeDocument/2006/relationships/hyperlink" Target="http://www.gosuslugi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12</Pages>
  <Words>3118</Words>
  <Characters>17776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Технологической схеме</dc:title>
  <dc:subject/>
  <dc:creator>User</dc:creator>
  <cp:keywords/>
  <dc:description/>
  <cp:lastModifiedBy>user</cp:lastModifiedBy>
  <cp:revision>3</cp:revision>
  <cp:lastPrinted>2017-01-25T14:13:00Z</cp:lastPrinted>
  <dcterms:created xsi:type="dcterms:W3CDTF">2017-09-01T06:39:00Z</dcterms:created>
  <dcterms:modified xsi:type="dcterms:W3CDTF">2017-09-01T06:50:00Z</dcterms:modified>
</cp:coreProperties>
</file>